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0B7" w14:textId="77777777" w:rsidR="00AD7C9E" w:rsidRDefault="00AD7C9E" w:rsidP="00B92EDE">
      <w:pPr>
        <w:rPr>
          <w:rFonts w:cs="Arial"/>
          <w:b/>
          <w:sz w:val="18"/>
          <w:szCs w:val="18"/>
        </w:rPr>
      </w:pPr>
    </w:p>
    <w:p w14:paraId="176023A4" w14:textId="74CCDC29" w:rsidR="009A0E1A" w:rsidRPr="00B92EDE" w:rsidRDefault="009A0E1A" w:rsidP="00630C71">
      <w:pPr>
        <w:pStyle w:val="Prrafodelista"/>
        <w:numPr>
          <w:ilvl w:val="0"/>
          <w:numId w:val="3"/>
        </w:numPr>
        <w:rPr>
          <w:rFonts w:cs="Arial"/>
          <w:b/>
          <w:sz w:val="18"/>
          <w:szCs w:val="18"/>
        </w:rPr>
      </w:pPr>
      <w:r w:rsidRPr="00B92EDE">
        <w:rPr>
          <w:rFonts w:cs="Arial"/>
          <w:b/>
          <w:sz w:val="18"/>
          <w:szCs w:val="18"/>
        </w:rPr>
        <w:t>DATOS DEL SUPERVISO</w:t>
      </w:r>
      <w:r w:rsidR="00A26648">
        <w:rPr>
          <w:rFonts w:cs="Arial"/>
          <w:b/>
          <w:sz w:val="18"/>
          <w:szCs w:val="18"/>
        </w:rPr>
        <w:t>R</w:t>
      </w:r>
    </w:p>
    <w:p w14:paraId="7D5EC701" w14:textId="77777777" w:rsidR="00721F43" w:rsidRPr="00042BE1" w:rsidRDefault="00721F43" w:rsidP="00721F43">
      <w:pPr>
        <w:rPr>
          <w:rFonts w:cs="Arial"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29"/>
        <w:gridCol w:w="5165"/>
      </w:tblGrid>
      <w:tr w:rsidR="00721F43" w:rsidRPr="00042BE1" w14:paraId="39965264" w14:textId="77777777" w:rsidTr="0D3F83E8">
        <w:tc>
          <w:tcPr>
            <w:tcW w:w="2251" w:type="pct"/>
            <w:vAlign w:val="center"/>
          </w:tcPr>
          <w:p w14:paraId="38057C95" w14:textId="77777777" w:rsidR="00721F43" w:rsidRPr="00042BE1" w:rsidRDefault="00721F43" w:rsidP="00ED6225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NOMBRE DEL SUPERVISOR</w:t>
            </w:r>
          </w:p>
        </w:tc>
        <w:tc>
          <w:tcPr>
            <w:tcW w:w="2749" w:type="pct"/>
            <w:vAlign w:val="center"/>
          </w:tcPr>
          <w:p w14:paraId="4589267D" w14:textId="3FA3D236" w:rsidR="00721F43" w:rsidRPr="00042BE1" w:rsidRDefault="465483C5" w:rsidP="00ED6225">
            <w:pPr>
              <w:rPr>
                <w:rFonts w:cs="Arial"/>
                <w:sz w:val="16"/>
                <w:szCs w:val="16"/>
              </w:rPr>
            </w:pPr>
            <w:r w:rsidRPr="0D3F83E8">
              <w:rPr>
                <w:rFonts w:cs="Arial"/>
                <w:sz w:val="16"/>
                <w:szCs w:val="16"/>
              </w:rPr>
              <w:t>CARLOS EDUARDO BLANCO LLINAS</w:t>
            </w:r>
          </w:p>
        </w:tc>
      </w:tr>
      <w:tr w:rsidR="00721F43" w:rsidRPr="00042BE1" w14:paraId="5B54AE3A" w14:textId="77777777" w:rsidTr="0D3F83E8">
        <w:tc>
          <w:tcPr>
            <w:tcW w:w="2251" w:type="pct"/>
            <w:vAlign w:val="center"/>
          </w:tcPr>
          <w:p w14:paraId="56E39D05" w14:textId="77777777" w:rsidR="00721F43" w:rsidRPr="00042BE1" w:rsidRDefault="00721F43" w:rsidP="00ED6225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DEPENDENCIA</w:t>
            </w:r>
          </w:p>
        </w:tc>
        <w:tc>
          <w:tcPr>
            <w:tcW w:w="2749" w:type="pct"/>
            <w:vAlign w:val="center"/>
          </w:tcPr>
          <w:p w14:paraId="750BA8B9" w14:textId="5E5B4DCD" w:rsidR="00721F43" w:rsidRPr="00042BE1" w:rsidRDefault="339F6677" w:rsidP="00ED6225">
            <w:pPr>
              <w:rPr>
                <w:rFonts w:cs="Arial"/>
                <w:sz w:val="16"/>
                <w:szCs w:val="16"/>
              </w:rPr>
            </w:pPr>
            <w:r w:rsidRPr="0D3F83E8">
              <w:rPr>
                <w:rFonts w:cs="Arial"/>
                <w:sz w:val="16"/>
                <w:szCs w:val="16"/>
              </w:rPr>
              <w:t>VICEPRESIDENCIA DE CRÉDITO Y COBRANZAS</w:t>
            </w:r>
          </w:p>
        </w:tc>
      </w:tr>
      <w:tr w:rsidR="00721F43" w:rsidRPr="00042BE1" w14:paraId="4D7040A2" w14:textId="77777777" w:rsidTr="0D3F83E8">
        <w:tc>
          <w:tcPr>
            <w:tcW w:w="2251" w:type="pct"/>
            <w:vAlign w:val="center"/>
          </w:tcPr>
          <w:p w14:paraId="5AACCBFF" w14:textId="77777777" w:rsidR="00721F43" w:rsidRPr="00042BE1" w:rsidRDefault="00721F43" w:rsidP="00ED6225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CARGO</w:t>
            </w:r>
          </w:p>
        </w:tc>
        <w:tc>
          <w:tcPr>
            <w:tcW w:w="2749" w:type="pct"/>
            <w:vAlign w:val="center"/>
          </w:tcPr>
          <w:p w14:paraId="321AE92D" w14:textId="3967D2CE" w:rsidR="00721F43" w:rsidRPr="00042BE1" w:rsidRDefault="445D21AE" w:rsidP="00ED6225">
            <w:pPr>
              <w:rPr>
                <w:rFonts w:cs="Arial"/>
                <w:sz w:val="16"/>
                <w:szCs w:val="16"/>
              </w:rPr>
            </w:pPr>
            <w:r w:rsidRPr="0D3F83E8">
              <w:rPr>
                <w:rFonts w:cs="Arial"/>
                <w:sz w:val="16"/>
                <w:szCs w:val="16"/>
              </w:rPr>
              <w:t>Vicepresidente de Crédito y Cobranzas</w:t>
            </w:r>
          </w:p>
        </w:tc>
      </w:tr>
    </w:tbl>
    <w:p w14:paraId="1B666BC8" w14:textId="77777777" w:rsidR="00721F43" w:rsidRPr="00042BE1" w:rsidRDefault="00721F43" w:rsidP="00AA4417">
      <w:pPr>
        <w:rPr>
          <w:rFonts w:cs="Arial"/>
          <w:sz w:val="16"/>
          <w:szCs w:val="16"/>
        </w:rPr>
      </w:pPr>
    </w:p>
    <w:p w14:paraId="42DB0345" w14:textId="5825E68B" w:rsidR="005A37BB" w:rsidRPr="00B92EDE" w:rsidRDefault="00000E7B" w:rsidP="00000E7B">
      <w:pPr>
        <w:rPr>
          <w:rFonts w:cs="Arial"/>
          <w:b/>
          <w:sz w:val="18"/>
          <w:szCs w:val="18"/>
        </w:rPr>
      </w:pPr>
      <w:r w:rsidRPr="00B92EDE">
        <w:rPr>
          <w:rFonts w:cs="Arial"/>
          <w:b/>
          <w:sz w:val="18"/>
          <w:szCs w:val="18"/>
        </w:rPr>
        <w:t xml:space="preserve"> </w:t>
      </w:r>
    </w:p>
    <w:p w14:paraId="7762EC17" w14:textId="6E1E5712" w:rsidR="00000E7B" w:rsidRPr="00B92EDE" w:rsidRDefault="00000E7B" w:rsidP="00630C71">
      <w:pPr>
        <w:pStyle w:val="Prrafodelista"/>
        <w:numPr>
          <w:ilvl w:val="0"/>
          <w:numId w:val="3"/>
        </w:numPr>
        <w:rPr>
          <w:rFonts w:cs="Arial"/>
          <w:b/>
          <w:sz w:val="16"/>
          <w:szCs w:val="16"/>
        </w:rPr>
      </w:pPr>
      <w:r w:rsidRPr="00B92EDE">
        <w:rPr>
          <w:rFonts w:cs="Arial"/>
          <w:b/>
          <w:sz w:val="18"/>
          <w:szCs w:val="18"/>
        </w:rPr>
        <w:t>DATOS DEL CONTRATISTA</w:t>
      </w:r>
    </w:p>
    <w:p w14:paraId="42373181" w14:textId="77777777" w:rsidR="00721F43" w:rsidRPr="00042BE1" w:rsidRDefault="00721F43" w:rsidP="00721F43">
      <w:pPr>
        <w:rPr>
          <w:rFonts w:cs="Arial"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29"/>
        <w:gridCol w:w="5165"/>
      </w:tblGrid>
      <w:tr w:rsidR="00721F43" w:rsidRPr="00042BE1" w14:paraId="1960183B" w14:textId="77777777" w:rsidTr="0D3F83E8">
        <w:tc>
          <w:tcPr>
            <w:tcW w:w="2251" w:type="pct"/>
            <w:vAlign w:val="center"/>
          </w:tcPr>
          <w:p w14:paraId="5A72EEAA" w14:textId="46118BCB" w:rsidR="00721F43" w:rsidRPr="00042BE1" w:rsidRDefault="00721F43" w:rsidP="00ED6225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 xml:space="preserve">NOMBRE DEL </w:t>
            </w:r>
            <w:r>
              <w:rPr>
                <w:rFonts w:cs="Arial"/>
                <w:b/>
                <w:sz w:val="16"/>
                <w:szCs w:val="16"/>
              </w:rPr>
              <w:t>CONTRATISTA</w:t>
            </w:r>
          </w:p>
        </w:tc>
        <w:tc>
          <w:tcPr>
            <w:tcW w:w="2749" w:type="pct"/>
            <w:vAlign w:val="center"/>
          </w:tcPr>
          <w:p w14:paraId="063AD092" w14:textId="63839BB9" w:rsidR="00721F43" w:rsidRPr="00042BE1" w:rsidRDefault="00BB4589" w:rsidP="00ED622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DEPARTAMENTO DE CUNDINAMARCA</w:t>
            </w:r>
          </w:p>
        </w:tc>
      </w:tr>
      <w:tr w:rsidR="00721F43" w:rsidRPr="00042BE1" w14:paraId="1D7DB0ED" w14:textId="77777777" w:rsidTr="0D3F83E8">
        <w:tc>
          <w:tcPr>
            <w:tcW w:w="2251" w:type="pct"/>
            <w:vAlign w:val="center"/>
          </w:tcPr>
          <w:p w14:paraId="168E42D6" w14:textId="50DA1290" w:rsidR="00721F43" w:rsidRPr="00042BE1" w:rsidRDefault="00721F43" w:rsidP="00ED622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CEDULA O NIT </w:t>
            </w:r>
          </w:p>
        </w:tc>
        <w:tc>
          <w:tcPr>
            <w:tcW w:w="2749" w:type="pct"/>
            <w:vAlign w:val="center"/>
          </w:tcPr>
          <w:p w14:paraId="6AA6D672" w14:textId="6CC4CCAC" w:rsidR="00721F43" w:rsidRPr="00042BE1" w:rsidRDefault="00BB4589" w:rsidP="00ED6225">
            <w:pPr>
              <w:rPr>
                <w:rFonts w:cs="Arial"/>
                <w:sz w:val="16"/>
                <w:szCs w:val="16"/>
              </w:rPr>
            </w:pPr>
            <w:r>
              <w:rPr>
                <w:rStyle w:val="normaltextrun"/>
                <w:rFonts w:cs="Arial"/>
                <w:color w:val="000000"/>
                <w:sz w:val="16"/>
                <w:szCs w:val="16"/>
                <w:shd w:val="clear" w:color="auto" w:fill="FFFFFF"/>
              </w:rPr>
              <w:t>899.999.114-0</w:t>
            </w:r>
            <w:r>
              <w:rPr>
                <w:rStyle w:val="eop"/>
                <w:rFonts w:cs="Arial"/>
                <w:color w:val="000000"/>
                <w:shd w:val="clear" w:color="auto" w:fill="FFFFFF"/>
              </w:rPr>
              <w:t> </w:t>
            </w:r>
          </w:p>
        </w:tc>
      </w:tr>
      <w:tr w:rsidR="00721F43" w:rsidRPr="00042BE1" w14:paraId="132ABFF5" w14:textId="77777777" w:rsidTr="0D3F83E8">
        <w:tc>
          <w:tcPr>
            <w:tcW w:w="2251" w:type="pct"/>
            <w:vAlign w:val="center"/>
          </w:tcPr>
          <w:p w14:paraId="79F941F2" w14:textId="2E854570" w:rsidR="00721F43" w:rsidRPr="00042BE1" w:rsidRDefault="00721F43" w:rsidP="00ED6225">
            <w:pPr>
              <w:rPr>
                <w:rFonts w:cs="Arial"/>
                <w:b/>
                <w:sz w:val="16"/>
                <w:szCs w:val="16"/>
              </w:rPr>
            </w:pPr>
            <w:r w:rsidRPr="00721F43">
              <w:rPr>
                <w:rFonts w:cs="Arial"/>
                <w:b/>
                <w:sz w:val="16"/>
                <w:szCs w:val="16"/>
              </w:rPr>
              <w:t>REPRESENTANTE LEGAL</w:t>
            </w:r>
          </w:p>
        </w:tc>
        <w:tc>
          <w:tcPr>
            <w:tcW w:w="2749" w:type="pct"/>
            <w:vAlign w:val="center"/>
          </w:tcPr>
          <w:p w14:paraId="6A63D68D" w14:textId="6F849F81" w:rsidR="00721F43" w:rsidRPr="00042BE1" w:rsidRDefault="007922B9" w:rsidP="0D3F83E8">
            <w:pPr>
              <w:spacing w:line="259" w:lineRule="auto"/>
            </w:pPr>
            <w:r w:rsidRPr="007922B9">
              <w:rPr>
                <w:rFonts w:eastAsia="Arial" w:cs="Arial"/>
                <w:sz w:val="16"/>
                <w:szCs w:val="16"/>
              </w:rPr>
              <w:t>JORGE EMILIO REY ÁNGEL</w:t>
            </w:r>
          </w:p>
        </w:tc>
      </w:tr>
    </w:tbl>
    <w:p w14:paraId="4433E023" w14:textId="152A890B" w:rsidR="00721F43" w:rsidRDefault="00721F43" w:rsidP="00AA4417">
      <w:pPr>
        <w:rPr>
          <w:rFonts w:cs="Arial"/>
          <w:b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29"/>
        <w:gridCol w:w="5165"/>
      </w:tblGrid>
      <w:tr w:rsidR="00BB4589" w:rsidRPr="00042BE1" w14:paraId="2BAE5622" w14:textId="77777777" w:rsidTr="00456B25">
        <w:tc>
          <w:tcPr>
            <w:tcW w:w="2251" w:type="pct"/>
            <w:vAlign w:val="center"/>
          </w:tcPr>
          <w:p w14:paraId="758417AC" w14:textId="77777777" w:rsidR="00BB4589" w:rsidRPr="00042BE1" w:rsidRDefault="00BB4589" w:rsidP="00456B25">
            <w:pPr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 xml:space="preserve">NOMBRE DEL </w:t>
            </w:r>
            <w:r>
              <w:rPr>
                <w:rFonts w:cs="Arial"/>
                <w:b/>
                <w:sz w:val="16"/>
                <w:szCs w:val="16"/>
              </w:rPr>
              <w:t>CONTRATISTA</w:t>
            </w:r>
          </w:p>
        </w:tc>
        <w:tc>
          <w:tcPr>
            <w:tcW w:w="2749" w:type="pct"/>
            <w:vAlign w:val="center"/>
          </w:tcPr>
          <w:p w14:paraId="678D1D6A" w14:textId="2013B5CA" w:rsidR="00BB4589" w:rsidRPr="00042BE1" w:rsidRDefault="00BB4589" w:rsidP="00456B2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MUNICIPIO DE QUIPILE</w:t>
            </w:r>
          </w:p>
        </w:tc>
      </w:tr>
      <w:tr w:rsidR="00BB4589" w:rsidRPr="00042BE1" w14:paraId="0DE34BC3" w14:textId="77777777" w:rsidTr="00456B25">
        <w:tc>
          <w:tcPr>
            <w:tcW w:w="2251" w:type="pct"/>
            <w:vAlign w:val="center"/>
          </w:tcPr>
          <w:p w14:paraId="5A2B1C09" w14:textId="77777777" w:rsidR="00BB4589" w:rsidRPr="00042BE1" w:rsidRDefault="00BB4589" w:rsidP="00456B2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CEDULA O NIT </w:t>
            </w:r>
          </w:p>
        </w:tc>
        <w:tc>
          <w:tcPr>
            <w:tcW w:w="2749" w:type="pct"/>
            <w:vAlign w:val="center"/>
          </w:tcPr>
          <w:p w14:paraId="42DF5C43" w14:textId="37E745F7" w:rsidR="00BB4589" w:rsidRPr="00042BE1" w:rsidRDefault="00BB4589" w:rsidP="00456B25">
            <w:pPr>
              <w:rPr>
                <w:rFonts w:cs="Arial"/>
                <w:sz w:val="16"/>
                <w:szCs w:val="16"/>
              </w:rPr>
            </w:pPr>
            <w:r w:rsidRPr="00BB4589">
              <w:rPr>
                <w:rFonts w:cs="Arial"/>
                <w:sz w:val="16"/>
                <w:szCs w:val="16"/>
              </w:rPr>
              <w:t>899999431-0</w:t>
            </w:r>
          </w:p>
        </w:tc>
      </w:tr>
      <w:tr w:rsidR="00BB4589" w:rsidRPr="00042BE1" w14:paraId="2D954089" w14:textId="77777777" w:rsidTr="00456B25">
        <w:tc>
          <w:tcPr>
            <w:tcW w:w="2251" w:type="pct"/>
            <w:vAlign w:val="center"/>
          </w:tcPr>
          <w:p w14:paraId="63DE2E03" w14:textId="77777777" w:rsidR="00BB4589" w:rsidRPr="00042BE1" w:rsidRDefault="00BB4589" w:rsidP="00456B25">
            <w:pPr>
              <w:rPr>
                <w:rFonts w:cs="Arial"/>
                <w:b/>
                <w:sz w:val="16"/>
                <w:szCs w:val="16"/>
              </w:rPr>
            </w:pPr>
            <w:r w:rsidRPr="00721F43">
              <w:rPr>
                <w:rFonts w:cs="Arial"/>
                <w:b/>
                <w:sz w:val="16"/>
                <w:szCs w:val="16"/>
              </w:rPr>
              <w:t>REPRESENTANTE LEGAL</w:t>
            </w:r>
          </w:p>
        </w:tc>
        <w:tc>
          <w:tcPr>
            <w:tcW w:w="2749" w:type="pct"/>
            <w:vAlign w:val="center"/>
          </w:tcPr>
          <w:p w14:paraId="5D980F71" w14:textId="17567F93" w:rsidR="00BB4589" w:rsidRPr="00BB4589" w:rsidRDefault="00BB4589" w:rsidP="00BB4589">
            <w:pPr>
              <w:spacing w:line="259" w:lineRule="auto"/>
              <w:rPr>
                <w:rFonts w:eastAsia="Arial" w:cs="Arial"/>
                <w:sz w:val="16"/>
                <w:szCs w:val="16"/>
              </w:rPr>
            </w:pPr>
            <w:r w:rsidRPr="00BB4589">
              <w:rPr>
                <w:rFonts w:eastAsia="Arial" w:cs="Arial"/>
                <w:sz w:val="16"/>
                <w:szCs w:val="16"/>
              </w:rPr>
              <w:t>JOSÉ EFRAÍN MEDINA VALERO</w:t>
            </w:r>
          </w:p>
        </w:tc>
      </w:tr>
    </w:tbl>
    <w:p w14:paraId="416170B2" w14:textId="77777777" w:rsidR="00D448F9" w:rsidRDefault="00D448F9" w:rsidP="00AA4417">
      <w:pPr>
        <w:rPr>
          <w:rFonts w:cs="Arial"/>
          <w:b/>
          <w:sz w:val="16"/>
          <w:szCs w:val="16"/>
        </w:rPr>
      </w:pPr>
    </w:p>
    <w:p w14:paraId="345C938A" w14:textId="00DA9D38" w:rsidR="00000E7B" w:rsidRPr="00B92EDE" w:rsidRDefault="00000E7B" w:rsidP="00630C71">
      <w:pPr>
        <w:pStyle w:val="Prrafodelista"/>
        <w:numPr>
          <w:ilvl w:val="0"/>
          <w:numId w:val="3"/>
        </w:numPr>
        <w:rPr>
          <w:rFonts w:cs="Arial"/>
          <w:b/>
          <w:sz w:val="18"/>
          <w:szCs w:val="18"/>
        </w:rPr>
      </w:pPr>
      <w:r w:rsidRPr="00B92EDE">
        <w:rPr>
          <w:rFonts w:cs="Arial"/>
          <w:b/>
          <w:sz w:val="18"/>
          <w:szCs w:val="18"/>
        </w:rPr>
        <w:t>DATOS DEL CONTRAT</w:t>
      </w:r>
      <w:r w:rsidR="00C06DAA">
        <w:rPr>
          <w:rFonts w:cs="Arial"/>
          <w:b/>
          <w:sz w:val="18"/>
          <w:szCs w:val="18"/>
        </w:rPr>
        <w:t>O</w:t>
      </w:r>
    </w:p>
    <w:p w14:paraId="03E24CE5" w14:textId="7B02087F" w:rsidR="00911571" w:rsidRDefault="00911571" w:rsidP="00000E7B">
      <w:pPr>
        <w:rPr>
          <w:rFonts w:cs="Arial"/>
          <w:b/>
          <w:sz w:val="16"/>
          <w:szCs w:val="16"/>
        </w:rPr>
      </w:pPr>
    </w:p>
    <w:p w14:paraId="0A8D8DF1" w14:textId="77777777" w:rsidR="00AA4417" w:rsidRPr="00042BE1" w:rsidRDefault="00AA4417" w:rsidP="00AA4417">
      <w:pPr>
        <w:rPr>
          <w:rFonts w:cs="Arial"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29"/>
        <w:gridCol w:w="4765"/>
      </w:tblGrid>
      <w:tr w:rsidR="00405DD2" w:rsidRPr="00042BE1" w14:paraId="49B495C6" w14:textId="77777777" w:rsidTr="0D3F83E8">
        <w:tc>
          <w:tcPr>
            <w:tcW w:w="5000" w:type="pct"/>
            <w:gridSpan w:val="2"/>
          </w:tcPr>
          <w:p w14:paraId="3170A69D" w14:textId="14808FAB" w:rsidR="00405DD2" w:rsidRPr="00042BE1" w:rsidRDefault="09E185D4" w:rsidP="63FC5180">
            <w:pPr>
              <w:rPr>
                <w:rFonts w:cs="Arial"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>OBJETO</w:t>
            </w:r>
            <w:r w:rsidRPr="63FC5180">
              <w:rPr>
                <w:rFonts w:cs="Arial"/>
                <w:sz w:val="18"/>
                <w:szCs w:val="18"/>
              </w:rPr>
              <w:t xml:space="preserve">: </w:t>
            </w:r>
            <w:r w:rsidR="00373F39">
              <w:rPr>
                <w:rFonts w:cs="Arial"/>
                <w:sz w:val="18"/>
                <w:szCs w:val="18"/>
              </w:rPr>
              <w:t>A</w:t>
            </w:r>
            <w:r w:rsidR="00373F39" w:rsidRPr="00373F39">
              <w:rPr>
                <w:rFonts w:cs="Arial"/>
                <w:sz w:val="18"/>
                <w:szCs w:val="18"/>
              </w:rPr>
              <w:t>dherir al Municipio de Quipile al contrato interadministrativo No. 412 de 2004 celebrado entre el DEPARTAMENTO y el ICETEX, y adicionar el valor establecido en la cláusula tercera del mismo.</w:t>
            </w:r>
          </w:p>
        </w:tc>
      </w:tr>
      <w:tr w:rsidR="00405DD2" w:rsidRPr="00042BE1" w14:paraId="4116B20C" w14:textId="77777777" w:rsidTr="0D3F83E8">
        <w:tc>
          <w:tcPr>
            <w:tcW w:w="2464" w:type="pct"/>
          </w:tcPr>
          <w:p w14:paraId="2FE2A45F" w14:textId="77777777" w:rsidR="00405DD2" w:rsidRPr="00042BE1" w:rsidRDefault="286ABCEF" w:rsidP="63FC5180">
            <w:pPr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>NÚ</w:t>
            </w:r>
            <w:r w:rsidR="09E185D4" w:rsidRPr="63FC5180">
              <w:rPr>
                <w:rFonts w:cs="Arial"/>
                <w:b/>
                <w:bCs/>
                <w:sz w:val="18"/>
                <w:szCs w:val="18"/>
              </w:rPr>
              <w:t>MERO DE CONTRATO</w:t>
            </w:r>
          </w:p>
        </w:tc>
        <w:tc>
          <w:tcPr>
            <w:tcW w:w="2536" w:type="pct"/>
          </w:tcPr>
          <w:p w14:paraId="24C8A961" w14:textId="68A2FBBA" w:rsidR="00405DD2" w:rsidRPr="00042BE1" w:rsidRDefault="000230D2" w:rsidP="63FC5180">
            <w:pPr>
              <w:rPr>
                <w:rFonts w:cs="Arial"/>
                <w:sz w:val="18"/>
                <w:szCs w:val="18"/>
              </w:rPr>
            </w:pPr>
            <w:r w:rsidRPr="000230D2">
              <w:rPr>
                <w:rFonts w:cs="Arial"/>
                <w:color w:val="EE0000"/>
                <w:sz w:val="18"/>
                <w:szCs w:val="18"/>
              </w:rPr>
              <w:t xml:space="preserve">Adhesión 048-2011 al contrato interadministrativo </w:t>
            </w:r>
            <w:r w:rsidR="00B84DAF">
              <w:rPr>
                <w:rFonts w:cs="Arial"/>
                <w:sz w:val="18"/>
                <w:szCs w:val="18"/>
              </w:rPr>
              <w:t>412-2004</w:t>
            </w:r>
          </w:p>
        </w:tc>
      </w:tr>
      <w:tr w:rsidR="00AA4417" w:rsidRPr="00042BE1" w14:paraId="76C6A860" w14:textId="77777777" w:rsidTr="0D3F83E8">
        <w:tc>
          <w:tcPr>
            <w:tcW w:w="2464" w:type="pct"/>
          </w:tcPr>
          <w:p w14:paraId="1EB95EF6" w14:textId="77777777" w:rsidR="00AA4417" w:rsidRPr="00042BE1" w:rsidRDefault="17570422" w:rsidP="63FC5180">
            <w:pPr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 xml:space="preserve">FECHA DE </w:t>
            </w:r>
            <w:r w:rsidR="09E185D4" w:rsidRPr="63FC5180">
              <w:rPr>
                <w:rFonts w:cs="Arial"/>
                <w:b/>
                <w:bCs/>
                <w:sz w:val="18"/>
                <w:szCs w:val="18"/>
              </w:rPr>
              <w:t>SUSCRIPCIÓN</w:t>
            </w:r>
          </w:p>
        </w:tc>
        <w:tc>
          <w:tcPr>
            <w:tcW w:w="2536" w:type="pct"/>
          </w:tcPr>
          <w:p w14:paraId="487CCCB9" w14:textId="443F7C6A" w:rsidR="00AA4417" w:rsidRPr="00042BE1" w:rsidRDefault="6CF3A334" w:rsidP="63FC5180">
            <w:pPr>
              <w:rPr>
                <w:rFonts w:cs="Arial"/>
                <w:sz w:val="18"/>
                <w:szCs w:val="18"/>
              </w:rPr>
            </w:pPr>
            <w:r w:rsidRPr="63FC5180">
              <w:rPr>
                <w:rFonts w:cs="Arial"/>
                <w:sz w:val="18"/>
                <w:szCs w:val="18"/>
              </w:rPr>
              <w:t>2</w:t>
            </w:r>
            <w:r w:rsidR="3F097841" w:rsidRPr="63FC5180">
              <w:rPr>
                <w:rFonts w:cs="Arial"/>
                <w:sz w:val="18"/>
                <w:szCs w:val="18"/>
              </w:rPr>
              <w:t>9/0</w:t>
            </w:r>
            <w:r w:rsidR="00373F39">
              <w:rPr>
                <w:rFonts w:cs="Arial"/>
                <w:sz w:val="18"/>
                <w:szCs w:val="18"/>
              </w:rPr>
              <w:t>6</w:t>
            </w:r>
            <w:r w:rsidR="3F097841" w:rsidRPr="63FC5180">
              <w:rPr>
                <w:rFonts w:cs="Arial"/>
                <w:sz w:val="18"/>
                <w:szCs w:val="18"/>
              </w:rPr>
              <w:t>/201</w:t>
            </w:r>
            <w:r w:rsidR="00373F39">
              <w:rPr>
                <w:rFonts w:cs="Arial"/>
                <w:sz w:val="18"/>
                <w:szCs w:val="18"/>
              </w:rPr>
              <w:t>1</w:t>
            </w:r>
          </w:p>
        </w:tc>
      </w:tr>
      <w:tr w:rsidR="000066E2" w:rsidRPr="00042BE1" w14:paraId="122F04A9" w14:textId="77777777" w:rsidTr="0D3F83E8">
        <w:tc>
          <w:tcPr>
            <w:tcW w:w="2464" w:type="pct"/>
          </w:tcPr>
          <w:p w14:paraId="3E365C8B" w14:textId="77777777" w:rsidR="000066E2" w:rsidRPr="00042BE1" w:rsidRDefault="79D85C8F" w:rsidP="63FC5180">
            <w:pPr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>FECHA DE PERFECCIONAMIENTO Y EJECUCIÓN</w:t>
            </w:r>
          </w:p>
        </w:tc>
        <w:tc>
          <w:tcPr>
            <w:tcW w:w="2536" w:type="pct"/>
          </w:tcPr>
          <w:p w14:paraId="4689091A" w14:textId="04CEBD90" w:rsidR="000066E2" w:rsidRPr="00042BE1" w:rsidRDefault="023F3D8F" w:rsidP="63FC5180">
            <w:pPr>
              <w:rPr>
                <w:rFonts w:cs="Arial"/>
                <w:sz w:val="18"/>
                <w:szCs w:val="18"/>
              </w:rPr>
            </w:pPr>
            <w:r w:rsidRPr="63FC5180">
              <w:rPr>
                <w:rFonts w:cs="Arial"/>
                <w:sz w:val="18"/>
                <w:szCs w:val="18"/>
              </w:rPr>
              <w:t>29/0</w:t>
            </w:r>
            <w:r w:rsidR="00373F39">
              <w:rPr>
                <w:rFonts w:cs="Arial"/>
                <w:sz w:val="18"/>
                <w:szCs w:val="18"/>
              </w:rPr>
              <w:t>6</w:t>
            </w:r>
            <w:r w:rsidRPr="63FC5180">
              <w:rPr>
                <w:rFonts w:cs="Arial"/>
                <w:sz w:val="18"/>
                <w:szCs w:val="18"/>
              </w:rPr>
              <w:t>/201</w:t>
            </w:r>
            <w:r w:rsidR="00373F39">
              <w:rPr>
                <w:rFonts w:cs="Arial"/>
                <w:sz w:val="18"/>
                <w:szCs w:val="18"/>
              </w:rPr>
              <w:t>1</w:t>
            </w:r>
          </w:p>
        </w:tc>
      </w:tr>
      <w:tr w:rsidR="00AA4417" w:rsidRPr="00042BE1" w14:paraId="7119EA09" w14:textId="77777777" w:rsidTr="0D3F83E8">
        <w:tc>
          <w:tcPr>
            <w:tcW w:w="2464" w:type="pct"/>
          </w:tcPr>
          <w:p w14:paraId="30D2958C" w14:textId="3D57B1C0" w:rsidR="00AA4417" w:rsidRPr="00042BE1" w:rsidRDefault="6D9B9250" w:rsidP="63FC5180">
            <w:pPr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 xml:space="preserve">FECHA </w:t>
            </w:r>
            <w:r w:rsidR="404ADFB5" w:rsidRPr="63FC5180">
              <w:rPr>
                <w:rFonts w:cs="Arial"/>
                <w:b/>
                <w:bCs/>
                <w:sz w:val="18"/>
                <w:szCs w:val="18"/>
              </w:rPr>
              <w:t xml:space="preserve">CERTIFICADO </w:t>
            </w:r>
            <w:r w:rsidR="3D0A12F9" w:rsidRPr="63FC5180">
              <w:rPr>
                <w:rFonts w:cs="Arial"/>
                <w:b/>
                <w:bCs/>
                <w:sz w:val="18"/>
                <w:szCs w:val="18"/>
              </w:rPr>
              <w:t>DISPONIBILIDAD</w:t>
            </w:r>
            <w:r w:rsidR="404ADFB5" w:rsidRPr="63FC5180">
              <w:rPr>
                <w:rFonts w:cs="Arial"/>
                <w:b/>
                <w:bCs/>
                <w:sz w:val="18"/>
                <w:szCs w:val="18"/>
              </w:rPr>
              <w:t xml:space="preserve"> P</w:t>
            </w:r>
            <w:r w:rsidRPr="63FC5180">
              <w:rPr>
                <w:rFonts w:cs="Arial"/>
                <w:b/>
                <w:bCs/>
                <w:sz w:val="18"/>
                <w:szCs w:val="18"/>
              </w:rPr>
              <w:t>RESUPUESTAL</w:t>
            </w:r>
          </w:p>
        </w:tc>
        <w:tc>
          <w:tcPr>
            <w:tcW w:w="2536" w:type="pct"/>
          </w:tcPr>
          <w:p w14:paraId="19BFE0A5" w14:textId="361F6B82" w:rsidR="00AA4417" w:rsidRPr="00042BE1" w:rsidRDefault="00B84DAF" w:rsidP="63FC518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23/06/2011</w:t>
            </w:r>
          </w:p>
        </w:tc>
      </w:tr>
      <w:tr w:rsidR="00AA4417" w:rsidRPr="00042BE1" w14:paraId="733A8425" w14:textId="77777777" w:rsidTr="0D3F83E8">
        <w:tc>
          <w:tcPr>
            <w:tcW w:w="2464" w:type="pct"/>
          </w:tcPr>
          <w:p w14:paraId="0A346225" w14:textId="3055C377" w:rsidR="00AA4417" w:rsidRPr="00042BE1" w:rsidRDefault="404ADFB5" w:rsidP="63FC5180">
            <w:pPr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 xml:space="preserve">VALOR CERTIFICADO </w:t>
            </w:r>
            <w:r w:rsidR="3D0A12F9" w:rsidRPr="63FC5180">
              <w:rPr>
                <w:rFonts w:cs="Arial"/>
                <w:b/>
                <w:bCs/>
                <w:sz w:val="18"/>
                <w:szCs w:val="18"/>
              </w:rPr>
              <w:t>DISPONIBILIDAD</w:t>
            </w:r>
            <w:r w:rsidRPr="63FC5180">
              <w:rPr>
                <w:rFonts w:cs="Arial"/>
                <w:b/>
                <w:bCs/>
                <w:sz w:val="18"/>
                <w:szCs w:val="18"/>
              </w:rPr>
              <w:t xml:space="preserve"> PRESUPUESTAL </w:t>
            </w:r>
          </w:p>
        </w:tc>
        <w:tc>
          <w:tcPr>
            <w:tcW w:w="2536" w:type="pct"/>
          </w:tcPr>
          <w:p w14:paraId="16A5D71F" w14:textId="18C8AF57" w:rsidR="00AA4417" w:rsidRPr="00042BE1" w:rsidRDefault="00B84DAF" w:rsidP="63FC518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$</w:t>
            </w:r>
            <w:r w:rsidR="605FEB20" w:rsidRPr="63FC5180">
              <w:rPr>
                <w:rFonts w:cs="Arial"/>
                <w:sz w:val="18"/>
                <w:szCs w:val="18"/>
              </w:rPr>
              <w:t>100</w:t>
            </w:r>
            <w:r>
              <w:rPr>
                <w:rFonts w:cs="Arial"/>
                <w:sz w:val="18"/>
                <w:szCs w:val="18"/>
              </w:rPr>
              <w:t>.000</w:t>
            </w:r>
            <w:r w:rsidR="605FEB20" w:rsidRPr="63FC5180">
              <w:rPr>
                <w:rFonts w:cs="Arial"/>
                <w:sz w:val="18"/>
                <w:szCs w:val="18"/>
              </w:rPr>
              <w:t>.000 M/cte</w:t>
            </w:r>
          </w:p>
        </w:tc>
      </w:tr>
      <w:tr w:rsidR="00466248" w:rsidRPr="00042BE1" w14:paraId="796F7AF6" w14:textId="77777777" w:rsidTr="0D3F83E8">
        <w:tc>
          <w:tcPr>
            <w:tcW w:w="2464" w:type="pct"/>
          </w:tcPr>
          <w:p w14:paraId="5CB7FE9B" w14:textId="7F650466" w:rsidR="00466248" w:rsidRDefault="404ADFB5" w:rsidP="63FC5180">
            <w:pPr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>FECHA DE REGISTRO PRESUPUESTAL</w:t>
            </w:r>
          </w:p>
        </w:tc>
        <w:tc>
          <w:tcPr>
            <w:tcW w:w="2536" w:type="pct"/>
          </w:tcPr>
          <w:p w14:paraId="19AF6983" w14:textId="327A10C0" w:rsidR="00466248" w:rsidRPr="00042BE1" w:rsidRDefault="3A7F7100" w:rsidP="63FC5180">
            <w:pPr>
              <w:rPr>
                <w:rFonts w:cs="Arial"/>
                <w:sz w:val="18"/>
                <w:szCs w:val="18"/>
              </w:rPr>
            </w:pPr>
            <w:r w:rsidRPr="63FC5180">
              <w:rPr>
                <w:rFonts w:cs="Arial"/>
                <w:sz w:val="18"/>
                <w:szCs w:val="18"/>
              </w:rPr>
              <w:t>2</w:t>
            </w:r>
            <w:r w:rsidR="00B84DAF">
              <w:rPr>
                <w:rFonts w:cs="Arial"/>
                <w:sz w:val="18"/>
                <w:szCs w:val="18"/>
              </w:rPr>
              <w:t>7</w:t>
            </w:r>
            <w:r w:rsidRPr="63FC5180">
              <w:rPr>
                <w:rFonts w:cs="Arial"/>
                <w:sz w:val="18"/>
                <w:szCs w:val="18"/>
              </w:rPr>
              <w:t>/0</w:t>
            </w:r>
            <w:r w:rsidR="00B84DAF">
              <w:rPr>
                <w:rFonts w:cs="Arial"/>
                <w:sz w:val="18"/>
                <w:szCs w:val="18"/>
              </w:rPr>
              <w:t>6</w:t>
            </w:r>
            <w:r w:rsidRPr="63FC5180">
              <w:rPr>
                <w:rFonts w:cs="Arial"/>
                <w:sz w:val="18"/>
                <w:szCs w:val="18"/>
              </w:rPr>
              <w:t>/201</w:t>
            </w:r>
            <w:r w:rsidR="00B84DAF">
              <w:rPr>
                <w:rFonts w:cs="Arial"/>
                <w:sz w:val="18"/>
                <w:szCs w:val="18"/>
              </w:rPr>
              <w:t>1</w:t>
            </w:r>
          </w:p>
        </w:tc>
      </w:tr>
      <w:tr w:rsidR="00466248" w:rsidRPr="00042BE1" w14:paraId="5C54681B" w14:textId="77777777" w:rsidTr="0D3F83E8">
        <w:tc>
          <w:tcPr>
            <w:tcW w:w="2464" w:type="pct"/>
          </w:tcPr>
          <w:p w14:paraId="44CD2E4C" w14:textId="715EB443" w:rsidR="00466248" w:rsidRDefault="404ADFB5" w:rsidP="63FC5180">
            <w:pPr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 xml:space="preserve">FECHA DE </w:t>
            </w:r>
            <w:r w:rsidR="39BFF3E7" w:rsidRPr="63FC5180">
              <w:rPr>
                <w:rFonts w:cs="Arial"/>
                <w:b/>
                <w:bCs/>
                <w:sz w:val="18"/>
                <w:szCs w:val="18"/>
              </w:rPr>
              <w:t>APROBACIÓN</w:t>
            </w:r>
            <w:r w:rsidRPr="63FC5180">
              <w:rPr>
                <w:rFonts w:cs="Arial"/>
                <w:b/>
                <w:bCs/>
                <w:sz w:val="18"/>
                <w:szCs w:val="18"/>
              </w:rPr>
              <w:t xml:space="preserve"> DE </w:t>
            </w:r>
            <w:r w:rsidR="39BFF3E7" w:rsidRPr="63FC5180">
              <w:rPr>
                <w:rFonts w:cs="Arial"/>
                <w:b/>
                <w:bCs/>
                <w:sz w:val="18"/>
                <w:szCs w:val="18"/>
              </w:rPr>
              <w:t>PÓLIZA</w:t>
            </w:r>
          </w:p>
        </w:tc>
        <w:tc>
          <w:tcPr>
            <w:tcW w:w="2536" w:type="pct"/>
          </w:tcPr>
          <w:p w14:paraId="0E75E810" w14:textId="7FB2688A" w:rsidR="00466248" w:rsidRPr="00042BE1" w:rsidRDefault="22BB355E" w:rsidP="63FC5180">
            <w:pPr>
              <w:rPr>
                <w:rFonts w:cs="Arial"/>
                <w:sz w:val="18"/>
                <w:szCs w:val="18"/>
              </w:rPr>
            </w:pPr>
            <w:r w:rsidRPr="63FC5180">
              <w:rPr>
                <w:rFonts w:cs="Arial"/>
                <w:sz w:val="18"/>
                <w:szCs w:val="18"/>
              </w:rPr>
              <w:t>N/A</w:t>
            </w:r>
          </w:p>
        </w:tc>
      </w:tr>
      <w:tr w:rsidR="00466248" w:rsidRPr="00042BE1" w14:paraId="53CFA291" w14:textId="77777777" w:rsidTr="0D3F83E8">
        <w:tc>
          <w:tcPr>
            <w:tcW w:w="2464" w:type="pct"/>
          </w:tcPr>
          <w:p w14:paraId="26EC6F03" w14:textId="380CE04D" w:rsidR="00466248" w:rsidRPr="00042BE1" w:rsidRDefault="404ADFB5" w:rsidP="63FC5180">
            <w:pPr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 xml:space="preserve">VALOR </w:t>
            </w:r>
            <w:r w:rsidR="3C96B3A8" w:rsidRPr="63FC5180">
              <w:rPr>
                <w:rFonts w:cs="Arial"/>
                <w:b/>
                <w:bCs/>
                <w:sz w:val="18"/>
                <w:szCs w:val="18"/>
              </w:rPr>
              <w:t xml:space="preserve">CONTRATO </w:t>
            </w:r>
            <w:r w:rsidRPr="63FC5180">
              <w:rPr>
                <w:rFonts w:cs="Arial"/>
                <w:b/>
                <w:bCs/>
                <w:sz w:val="18"/>
                <w:szCs w:val="18"/>
              </w:rPr>
              <w:t>(incluido IVA)</w:t>
            </w:r>
          </w:p>
        </w:tc>
        <w:tc>
          <w:tcPr>
            <w:tcW w:w="2536" w:type="pct"/>
          </w:tcPr>
          <w:p w14:paraId="576B8B66" w14:textId="5B5BB058" w:rsidR="00466248" w:rsidRPr="00042BE1" w:rsidRDefault="5D7D73D3" w:rsidP="63FC5180">
            <w:pPr>
              <w:rPr>
                <w:rFonts w:cs="Arial"/>
                <w:sz w:val="18"/>
                <w:szCs w:val="18"/>
              </w:rPr>
            </w:pPr>
            <w:r w:rsidRPr="63FC5180">
              <w:rPr>
                <w:rFonts w:cs="Arial"/>
                <w:sz w:val="18"/>
                <w:szCs w:val="18"/>
              </w:rPr>
              <w:t>3.008.000.000</w:t>
            </w:r>
          </w:p>
        </w:tc>
      </w:tr>
      <w:tr w:rsidR="00466248" w:rsidRPr="00042BE1" w14:paraId="79241EE5" w14:textId="77777777" w:rsidTr="0D3F83E8">
        <w:tc>
          <w:tcPr>
            <w:tcW w:w="2464" w:type="pct"/>
          </w:tcPr>
          <w:p w14:paraId="5F9C7EB3" w14:textId="77777777" w:rsidR="00466248" w:rsidRPr="00042BE1" w:rsidRDefault="404ADFB5" w:rsidP="63FC5180">
            <w:pPr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>PLAZO</w:t>
            </w:r>
          </w:p>
        </w:tc>
        <w:tc>
          <w:tcPr>
            <w:tcW w:w="2536" w:type="pct"/>
          </w:tcPr>
          <w:p w14:paraId="11B573B2" w14:textId="16341143" w:rsidR="00466248" w:rsidRPr="00042BE1" w:rsidRDefault="00D5031E" w:rsidP="63FC5180">
            <w:pPr>
              <w:rPr>
                <w:rFonts w:cs="Arial"/>
                <w:sz w:val="18"/>
                <w:szCs w:val="18"/>
              </w:rPr>
            </w:pPr>
            <w:r w:rsidRPr="00821DBF">
              <w:rPr>
                <w:rFonts w:cs="Arial"/>
                <w:color w:val="EE0000"/>
                <w:sz w:val="18"/>
                <w:szCs w:val="18"/>
              </w:rPr>
              <w:t xml:space="preserve">Contrato </w:t>
            </w:r>
            <w:r w:rsidR="00821DBF" w:rsidRPr="00821DBF">
              <w:rPr>
                <w:rFonts w:cs="Arial"/>
                <w:color w:val="EE0000"/>
                <w:sz w:val="18"/>
                <w:szCs w:val="18"/>
              </w:rPr>
              <w:t>P</w:t>
            </w:r>
            <w:r w:rsidRPr="00821DBF">
              <w:rPr>
                <w:rFonts w:cs="Arial"/>
                <w:color w:val="EE0000"/>
                <w:sz w:val="18"/>
                <w:szCs w:val="18"/>
              </w:rPr>
              <w:t>rincipal No. 412-2004</w:t>
            </w:r>
            <w:r w:rsidR="00821DBF">
              <w:rPr>
                <w:rFonts w:cs="Arial"/>
                <w:sz w:val="18"/>
                <w:szCs w:val="18"/>
              </w:rPr>
              <w:t xml:space="preserve">: </w:t>
            </w:r>
            <w:r w:rsidR="00B84DAF" w:rsidRPr="00B84DAF">
              <w:rPr>
                <w:rFonts w:cs="Arial"/>
                <w:sz w:val="18"/>
                <w:szCs w:val="18"/>
              </w:rPr>
              <w:t>El presente contrato tendrá una duración de CINCO (5) AÑOS contados a partir de la fecha de su perfeccionamiento y se renovará automáticamente por periodos iguales y sucesivos si no hubiese sido solicitada su cancelación y liquidación por cualquiera de las partes en un término no inferior a los seis (6) meses anteriores a la fecha de su vencimiento.</w:t>
            </w:r>
          </w:p>
        </w:tc>
      </w:tr>
      <w:tr w:rsidR="00466248" w:rsidRPr="00042BE1" w14:paraId="7A57A912" w14:textId="77777777" w:rsidTr="0D3F83E8">
        <w:tc>
          <w:tcPr>
            <w:tcW w:w="2464" w:type="pct"/>
          </w:tcPr>
          <w:p w14:paraId="79C22FF9" w14:textId="77777777" w:rsidR="00466248" w:rsidRPr="00042BE1" w:rsidRDefault="404ADFB5" w:rsidP="63FC5180">
            <w:pPr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>FECHA DE INICIO</w:t>
            </w:r>
          </w:p>
        </w:tc>
        <w:tc>
          <w:tcPr>
            <w:tcW w:w="2536" w:type="pct"/>
          </w:tcPr>
          <w:p w14:paraId="29B75C2B" w14:textId="0725DB97" w:rsidR="00466248" w:rsidRPr="00042BE1" w:rsidRDefault="74F20EA1" w:rsidP="63FC5180">
            <w:pPr>
              <w:rPr>
                <w:rFonts w:cs="Arial"/>
                <w:sz w:val="18"/>
                <w:szCs w:val="18"/>
              </w:rPr>
            </w:pPr>
            <w:r w:rsidRPr="63FC5180">
              <w:rPr>
                <w:rFonts w:cs="Arial"/>
                <w:sz w:val="18"/>
                <w:szCs w:val="18"/>
              </w:rPr>
              <w:t>29/0</w:t>
            </w:r>
            <w:r w:rsidR="00B84DAF">
              <w:rPr>
                <w:rFonts w:cs="Arial"/>
                <w:sz w:val="18"/>
                <w:szCs w:val="18"/>
              </w:rPr>
              <w:t>6</w:t>
            </w:r>
            <w:r w:rsidRPr="63FC5180">
              <w:rPr>
                <w:rFonts w:cs="Arial"/>
                <w:sz w:val="18"/>
                <w:szCs w:val="18"/>
              </w:rPr>
              <w:t>/201</w:t>
            </w:r>
            <w:r w:rsidR="00B84DAF">
              <w:rPr>
                <w:rFonts w:cs="Arial"/>
                <w:sz w:val="18"/>
                <w:szCs w:val="18"/>
              </w:rPr>
              <w:t>1</w:t>
            </w:r>
          </w:p>
        </w:tc>
      </w:tr>
      <w:tr w:rsidR="00466248" w:rsidRPr="00042BE1" w14:paraId="064399B8" w14:textId="77777777" w:rsidTr="0D3F83E8">
        <w:tc>
          <w:tcPr>
            <w:tcW w:w="2464" w:type="pct"/>
          </w:tcPr>
          <w:p w14:paraId="0FFE145F" w14:textId="77777777" w:rsidR="00466248" w:rsidRPr="00042BE1" w:rsidRDefault="404ADFB5" w:rsidP="63FC5180">
            <w:pPr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>FECHA DE FINALIZACIÓN</w:t>
            </w:r>
          </w:p>
        </w:tc>
        <w:tc>
          <w:tcPr>
            <w:tcW w:w="2536" w:type="pct"/>
          </w:tcPr>
          <w:p w14:paraId="21604BAB" w14:textId="5B2E273E" w:rsidR="000246E5" w:rsidRPr="00042BE1" w:rsidRDefault="00B84DAF" w:rsidP="003878DD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</w:t>
            </w:r>
            <w:r w:rsidR="31069C46" w:rsidRPr="63FC5180">
              <w:rPr>
                <w:rFonts w:cs="Arial"/>
                <w:sz w:val="18"/>
                <w:szCs w:val="18"/>
              </w:rPr>
              <w:t>/</w:t>
            </w:r>
            <w:r>
              <w:rPr>
                <w:rFonts w:cs="Arial"/>
                <w:sz w:val="18"/>
                <w:szCs w:val="18"/>
              </w:rPr>
              <w:t>02</w:t>
            </w:r>
            <w:r w:rsidR="31069C46" w:rsidRPr="63FC5180">
              <w:rPr>
                <w:rFonts w:cs="Arial"/>
                <w:sz w:val="18"/>
                <w:szCs w:val="18"/>
              </w:rPr>
              <w:t>/201</w:t>
            </w:r>
            <w:r w:rsidR="00373F39">
              <w:rPr>
                <w:rFonts w:cs="Arial"/>
                <w:sz w:val="18"/>
                <w:szCs w:val="18"/>
              </w:rPr>
              <w:t>4</w:t>
            </w:r>
            <w:r w:rsidR="001F27A8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466248" w:rsidRPr="00042BE1" w14:paraId="797363D9" w14:textId="77777777" w:rsidTr="0D3F83E8">
        <w:tc>
          <w:tcPr>
            <w:tcW w:w="2464" w:type="pct"/>
          </w:tcPr>
          <w:p w14:paraId="6A6CDCF7" w14:textId="77777777" w:rsidR="00466248" w:rsidRPr="00042BE1" w:rsidRDefault="404ADFB5" w:rsidP="63FC5180">
            <w:pPr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>ADICIÓN (SI APLICA)</w:t>
            </w:r>
          </w:p>
        </w:tc>
        <w:tc>
          <w:tcPr>
            <w:tcW w:w="2536" w:type="pct"/>
          </w:tcPr>
          <w:p w14:paraId="6D65E79D" w14:textId="3014F369" w:rsidR="00466248" w:rsidRPr="00042BE1" w:rsidRDefault="320F5ADA" w:rsidP="63FC5180">
            <w:pPr>
              <w:rPr>
                <w:rFonts w:cs="Arial"/>
                <w:sz w:val="18"/>
                <w:szCs w:val="18"/>
              </w:rPr>
            </w:pPr>
            <w:r w:rsidRPr="0D3F83E8">
              <w:rPr>
                <w:rFonts w:cs="Arial"/>
                <w:sz w:val="18"/>
                <w:szCs w:val="18"/>
              </w:rPr>
              <w:t>N/A</w:t>
            </w:r>
          </w:p>
        </w:tc>
      </w:tr>
      <w:tr w:rsidR="00466248" w:rsidRPr="00042BE1" w14:paraId="6002419F" w14:textId="77777777" w:rsidTr="0D3F83E8">
        <w:tc>
          <w:tcPr>
            <w:tcW w:w="2464" w:type="pct"/>
          </w:tcPr>
          <w:p w14:paraId="5ACA78BC" w14:textId="77777777" w:rsidR="00466248" w:rsidRPr="00042BE1" w:rsidRDefault="404ADFB5" w:rsidP="63FC5180">
            <w:pPr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>PRÓRROGA (SI APLICA)</w:t>
            </w:r>
          </w:p>
        </w:tc>
        <w:tc>
          <w:tcPr>
            <w:tcW w:w="2536" w:type="pct"/>
          </w:tcPr>
          <w:p w14:paraId="2486BCB5" w14:textId="061AC265" w:rsidR="00466248" w:rsidRPr="00042BE1" w:rsidRDefault="6A70E7F3" w:rsidP="63FC5180">
            <w:pPr>
              <w:rPr>
                <w:rFonts w:cs="Arial"/>
                <w:sz w:val="18"/>
                <w:szCs w:val="18"/>
              </w:rPr>
            </w:pPr>
            <w:r w:rsidRPr="63FC5180">
              <w:rPr>
                <w:rFonts w:cs="Arial"/>
                <w:sz w:val="18"/>
                <w:szCs w:val="18"/>
              </w:rPr>
              <w:t>N/A</w:t>
            </w:r>
          </w:p>
        </w:tc>
      </w:tr>
      <w:tr w:rsidR="00466248" w:rsidRPr="00042BE1" w14:paraId="4A12BCD2" w14:textId="77777777" w:rsidTr="0D3F83E8">
        <w:tc>
          <w:tcPr>
            <w:tcW w:w="2464" w:type="pct"/>
          </w:tcPr>
          <w:p w14:paraId="519C50BE" w14:textId="33F7386D" w:rsidR="00466248" w:rsidRPr="00042BE1" w:rsidRDefault="404ADFB5" w:rsidP="63FC5180">
            <w:pPr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>SUSPENSIÓN (SI APLICA)</w:t>
            </w:r>
          </w:p>
        </w:tc>
        <w:tc>
          <w:tcPr>
            <w:tcW w:w="2536" w:type="pct"/>
          </w:tcPr>
          <w:p w14:paraId="74D27D02" w14:textId="5DB74900" w:rsidR="00466248" w:rsidRPr="00042BE1" w:rsidRDefault="080DA7AB" w:rsidP="63FC5180">
            <w:pPr>
              <w:rPr>
                <w:rFonts w:cs="Arial"/>
                <w:sz w:val="18"/>
                <w:szCs w:val="18"/>
              </w:rPr>
            </w:pPr>
            <w:r w:rsidRPr="63FC5180">
              <w:rPr>
                <w:rFonts w:cs="Arial"/>
                <w:sz w:val="18"/>
                <w:szCs w:val="18"/>
              </w:rPr>
              <w:t>N/A</w:t>
            </w:r>
          </w:p>
        </w:tc>
      </w:tr>
    </w:tbl>
    <w:p w14:paraId="77482252" w14:textId="555FF7DC" w:rsidR="00911571" w:rsidRDefault="00911571" w:rsidP="00AA4417">
      <w:pPr>
        <w:rPr>
          <w:rFonts w:cs="Arial"/>
          <w:b/>
          <w:sz w:val="16"/>
          <w:szCs w:val="16"/>
        </w:rPr>
      </w:pPr>
    </w:p>
    <w:p w14:paraId="41BF75EB" w14:textId="30599996" w:rsidR="005A37BB" w:rsidRDefault="005A37BB" w:rsidP="005A37BB">
      <w:pPr>
        <w:rPr>
          <w:rFonts w:cs="Arial"/>
          <w:b/>
          <w:sz w:val="16"/>
          <w:szCs w:val="16"/>
        </w:rPr>
      </w:pPr>
      <w:r w:rsidRPr="005A37BB">
        <w:rPr>
          <w:rFonts w:cs="Arial"/>
          <w:b/>
          <w:sz w:val="16"/>
          <w:szCs w:val="16"/>
        </w:rPr>
        <w:t xml:space="preserve"> </w:t>
      </w:r>
    </w:p>
    <w:p w14:paraId="74FF78EA" w14:textId="0222BB5E" w:rsidR="00D02E3A" w:rsidRPr="00D02E3A" w:rsidRDefault="0050458E" w:rsidP="00630C71">
      <w:pPr>
        <w:pStyle w:val="Prrafodelista"/>
        <w:numPr>
          <w:ilvl w:val="0"/>
          <w:numId w:val="3"/>
        </w:numPr>
        <w:rPr>
          <w:rFonts w:cs="Arial"/>
          <w:b/>
          <w:sz w:val="16"/>
          <w:szCs w:val="16"/>
        </w:rPr>
      </w:pPr>
      <w:r>
        <w:rPr>
          <w:rFonts w:cs="Arial"/>
          <w:b/>
          <w:sz w:val="18"/>
          <w:szCs w:val="18"/>
        </w:rPr>
        <w:t>GARANTÍ</w:t>
      </w:r>
      <w:r w:rsidR="005A37BB" w:rsidRPr="00181326">
        <w:rPr>
          <w:rFonts w:cs="Arial"/>
          <w:b/>
          <w:sz w:val="18"/>
          <w:szCs w:val="18"/>
        </w:rPr>
        <w:t>AS</w:t>
      </w:r>
    </w:p>
    <w:p w14:paraId="4AD22FB7" w14:textId="23248E8A" w:rsidR="00D02E3A" w:rsidRDefault="00D02E3A" w:rsidP="00D02E3A">
      <w:pPr>
        <w:pStyle w:val="Prrafodelista"/>
        <w:rPr>
          <w:rFonts w:cs="Arial"/>
          <w:b/>
          <w:sz w:val="16"/>
          <w:szCs w:val="16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458"/>
        <w:gridCol w:w="2076"/>
        <w:gridCol w:w="1392"/>
        <w:gridCol w:w="1734"/>
        <w:gridCol w:w="1734"/>
      </w:tblGrid>
      <w:tr w:rsidR="00211F64" w14:paraId="53BF06DC" w14:textId="77777777" w:rsidTr="00DA04D0">
        <w:tc>
          <w:tcPr>
            <w:tcW w:w="1308" w:type="pct"/>
            <w:vMerge w:val="restart"/>
          </w:tcPr>
          <w:p w14:paraId="3762E815" w14:textId="7E82AF36" w:rsidR="00211F64" w:rsidRDefault="00211F64" w:rsidP="008E3F2A">
            <w:pPr>
              <w:pStyle w:val="Prrafodelista"/>
              <w:ind w:left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Amparos</w:t>
            </w:r>
          </w:p>
        </w:tc>
        <w:tc>
          <w:tcPr>
            <w:tcW w:w="1105" w:type="pct"/>
            <w:vMerge w:val="restart"/>
          </w:tcPr>
          <w:p w14:paraId="686E30C3" w14:textId="75BBD07F" w:rsidR="00211F64" w:rsidRDefault="00211F64" w:rsidP="008E3F2A">
            <w:pPr>
              <w:pStyle w:val="Prrafodelista"/>
              <w:ind w:left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Compañía Aseguradora</w:t>
            </w:r>
          </w:p>
        </w:tc>
        <w:tc>
          <w:tcPr>
            <w:tcW w:w="741" w:type="pct"/>
            <w:vMerge w:val="restart"/>
          </w:tcPr>
          <w:p w14:paraId="66519F73" w14:textId="5C3E994D" w:rsidR="00211F64" w:rsidRDefault="00211F64" w:rsidP="008E3F2A">
            <w:pPr>
              <w:pStyle w:val="Prrafodelista"/>
              <w:ind w:left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No. </w:t>
            </w:r>
            <w:r w:rsidR="00FB6E94">
              <w:rPr>
                <w:rFonts w:cs="Arial"/>
                <w:b/>
                <w:sz w:val="16"/>
                <w:szCs w:val="16"/>
              </w:rPr>
              <w:t>D</w:t>
            </w:r>
            <w:r>
              <w:rPr>
                <w:rFonts w:cs="Arial"/>
                <w:b/>
                <w:sz w:val="16"/>
                <w:szCs w:val="16"/>
              </w:rPr>
              <w:t>e póliza</w:t>
            </w:r>
          </w:p>
        </w:tc>
        <w:tc>
          <w:tcPr>
            <w:tcW w:w="1846" w:type="pct"/>
            <w:gridSpan w:val="2"/>
          </w:tcPr>
          <w:p w14:paraId="28BF7382" w14:textId="43B765E7" w:rsidR="00211F64" w:rsidRDefault="00211F64" w:rsidP="008E3F2A">
            <w:pPr>
              <w:pStyle w:val="Prrafodelista"/>
              <w:ind w:left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Vigencia</w:t>
            </w:r>
          </w:p>
        </w:tc>
      </w:tr>
      <w:tr w:rsidR="00211F64" w14:paraId="312F2A32" w14:textId="77777777" w:rsidTr="00DA04D0">
        <w:tc>
          <w:tcPr>
            <w:tcW w:w="1308" w:type="pct"/>
            <w:vMerge/>
          </w:tcPr>
          <w:p w14:paraId="62770E72" w14:textId="77777777" w:rsidR="00211F64" w:rsidRDefault="00211F64" w:rsidP="008E3F2A">
            <w:pPr>
              <w:pStyle w:val="Prrafodelista"/>
              <w:ind w:left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05" w:type="pct"/>
            <w:vMerge/>
          </w:tcPr>
          <w:p w14:paraId="0C72142B" w14:textId="77777777" w:rsidR="00211F64" w:rsidRDefault="00211F64" w:rsidP="008E3F2A">
            <w:pPr>
              <w:pStyle w:val="Prrafodelista"/>
              <w:ind w:left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41" w:type="pct"/>
            <w:vMerge/>
          </w:tcPr>
          <w:p w14:paraId="0F7C668D" w14:textId="77777777" w:rsidR="00211F64" w:rsidRDefault="00211F64" w:rsidP="008E3F2A">
            <w:pPr>
              <w:pStyle w:val="Prrafodelista"/>
              <w:ind w:left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23" w:type="pct"/>
          </w:tcPr>
          <w:p w14:paraId="3276FA27" w14:textId="4D8897E7" w:rsidR="00211F64" w:rsidRDefault="00211F64" w:rsidP="008E3F2A">
            <w:pPr>
              <w:pStyle w:val="Prrafodelista"/>
              <w:ind w:left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Desde</w:t>
            </w:r>
          </w:p>
        </w:tc>
        <w:tc>
          <w:tcPr>
            <w:tcW w:w="923" w:type="pct"/>
          </w:tcPr>
          <w:p w14:paraId="19677639" w14:textId="66DAFFAA" w:rsidR="00211F64" w:rsidRDefault="00211F64" w:rsidP="008E3F2A">
            <w:pPr>
              <w:pStyle w:val="Prrafodelista"/>
              <w:ind w:left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Hasta</w:t>
            </w:r>
          </w:p>
        </w:tc>
      </w:tr>
      <w:tr w:rsidR="00211F64" w14:paraId="40EC1576" w14:textId="77777777" w:rsidTr="00DA04D0">
        <w:tc>
          <w:tcPr>
            <w:tcW w:w="1308" w:type="pct"/>
          </w:tcPr>
          <w:p w14:paraId="7972908F" w14:textId="77777777" w:rsidR="00211F64" w:rsidRDefault="00211F64" w:rsidP="007335C1">
            <w:pPr>
              <w:pStyle w:val="Prrafodelista"/>
              <w:ind w:left="0"/>
              <w:jc w:val="both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05" w:type="pct"/>
          </w:tcPr>
          <w:p w14:paraId="3B20BA55" w14:textId="77777777" w:rsidR="00211F64" w:rsidRDefault="00211F64" w:rsidP="007335C1">
            <w:pPr>
              <w:pStyle w:val="Prrafodelista"/>
              <w:ind w:left="0"/>
              <w:jc w:val="both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41" w:type="pct"/>
          </w:tcPr>
          <w:p w14:paraId="7199166F" w14:textId="77777777" w:rsidR="00211F64" w:rsidRDefault="00211F64" w:rsidP="007335C1">
            <w:pPr>
              <w:pStyle w:val="Prrafodelista"/>
              <w:ind w:left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23" w:type="pct"/>
          </w:tcPr>
          <w:p w14:paraId="18FE8C13" w14:textId="730F34B4" w:rsidR="00211F64" w:rsidRPr="008E3F2A" w:rsidRDefault="008E3F2A" w:rsidP="007335C1">
            <w:pPr>
              <w:pStyle w:val="Prrafodelista"/>
              <w:ind w:left="0"/>
              <w:jc w:val="center"/>
              <w:rPr>
                <w:rFonts w:cs="Arial"/>
                <w:sz w:val="16"/>
                <w:szCs w:val="16"/>
              </w:rPr>
            </w:pPr>
            <w:r w:rsidRPr="008E3F2A">
              <w:rPr>
                <w:rFonts w:cs="Arial"/>
                <w:color w:val="BFBFBF" w:themeColor="background1" w:themeShade="BF"/>
                <w:sz w:val="16"/>
                <w:szCs w:val="16"/>
              </w:rPr>
              <w:t>DD/MM/AA</w:t>
            </w:r>
          </w:p>
        </w:tc>
        <w:tc>
          <w:tcPr>
            <w:tcW w:w="923" w:type="pct"/>
          </w:tcPr>
          <w:p w14:paraId="7850702B" w14:textId="08F7326A" w:rsidR="00211F64" w:rsidRDefault="008E3F2A" w:rsidP="007335C1">
            <w:pPr>
              <w:pStyle w:val="Prrafodelista"/>
              <w:ind w:left="0"/>
              <w:jc w:val="center"/>
              <w:rPr>
                <w:rFonts w:cs="Arial"/>
                <w:b/>
                <w:sz w:val="16"/>
                <w:szCs w:val="16"/>
              </w:rPr>
            </w:pPr>
            <w:r w:rsidRPr="008E3F2A">
              <w:rPr>
                <w:rFonts w:cs="Arial"/>
                <w:color w:val="BFBFBF" w:themeColor="background1" w:themeShade="BF"/>
                <w:sz w:val="16"/>
                <w:szCs w:val="16"/>
              </w:rPr>
              <w:t>DD/MM/AA</w:t>
            </w:r>
          </w:p>
        </w:tc>
      </w:tr>
    </w:tbl>
    <w:p w14:paraId="3E898255" w14:textId="688BF763" w:rsidR="00FB6E94" w:rsidRDefault="00FB6E94" w:rsidP="00D02E3A">
      <w:pPr>
        <w:pStyle w:val="Prrafodelista"/>
        <w:rPr>
          <w:rFonts w:cs="Arial"/>
          <w:b/>
          <w:sz w:val="16"/>
          <w:szCs w:val="16"/>
        </w:rPr>
      </w:pPr>
    </w:p>
    <w:p w14:paraId="5C9E77B1" w14:textId="0362AE69" w:rsidR="00FB6E94" w:rsidRPr="00FB6E94" w:rsidRDefault="00FB6E94" w:rsidP="00D02E3A">
      <w:pPr>
        <w:pStyle w:val="Prrafodelista"/>
        <w:rPr>
          <w:rFonts w:cs="Arial"/>
          <w:bCs/>
          <w:sz w:val="16"/>
          <w:szCs w:val="16"/>
        </w:rPr>
      </w:pPr>
      <w:r w:rsidRPr="00FB6E94">
        <w:rPr>
          <w:rFonts w:cs="Arial"/>
          <w:bCs/>
          <w:sz w:val="16"/>
          <w:szCs w:val="16"/>
        </w:rPr>
        <w:t xml:space="preserve">Teniendo en cuenta la naturaleza del Convenio, se deja expresamente indicado, en </w:t>
      </w:r>
      <w:r>
        <w:rPr>
          <w:rFonts w:cs="Arial"/>
          <w:bCs/>
          <w:sz w:val="16"/>
          <w:szCs w:val="16"/>
        </w:rPr>
        <w:t>el</w:t>
      </w:r>
      <w:r w:rsidRPr="00FB6E94">
        <w:rPr>
          <w:rFonts w:cs="Arial"/>
          <w:bCs/>
          <w:sz w:val="16"/>
          <w:szCs w:val="16"/>
        </w:rPr>
        <w:t xml:space="preserve"> presente </w:t>
      </w:r>
      <w:r>
        <w:rPr>
          <w:rFonts w:cs="Arial"/>
          <w:bCs/>
          <w:sz w:val="16"/>
          <w:szCs w:val="16"/>
        </w:rPr>
        <w:t>formato</w:t>
      </w:r>
      <w:r w:rsidRPr="00FB6E94">
        <w:rPr>
          <w:rFonts w:cs="Arial"/>
          <w:bCs/>
          <w:sz w:val="16"/>
          <w:szCs w:val="16"/>
        </w:rPr>
        <w:t xml:space="preserve"> que no existieron garantías.</w:t>
      </w:r>
    </w:p>
    <w:p w14:paraId="2DCD62B2" w14:textId="258739DB" w:rsidR="00D02E3A" w:rsidRDefault="00D02E3A" w:rsidP="00D02E3A">
      <w:pPr>
        <w:pStyle w:val="Prrafodelista"/>
        <w:rPr>
          <w:rFonts w:cs="Arial"/>
          <w:b/>
          <w:sz w:val="16"/>
          <w:szCs w:val="16"/>
        </w:rPr>
      </w:pPr>
    </w:p>
    <w:p w14:paraId="4FC354EF" w14:textId="0ED00BB9" w:rsidR="00D02E3A" w:rsidRDefault="00A87429" w:rsidP="00630C71">
      <w:pPr>
        <w:pStyle w:val="Prrafodelista"/>
        <w:numPr>
          <w:ilvl w:val="0"/>
          <w:numId w:val="3"/>
        </w:numPr>
        <w:rPr>
          <w:rFonts w:cs="Arial"/>
          <w:b/>
          <w:sz w:val="18"/>
          <w:szCs w:val="18"/>
        </w:rPr>
      </w:pPr>
      <w:r w:rsidRPr="00A87429">
        <w:rPr>
          <w:rFonts w:cs="Arial"/>
          <w:b/>
          <w:sz w:val="18"/>
          <w:szCs w:val="18"/>
        </w:rPr>
        <w:t xml:space="preserve">SEGUIMIENTO CONTRACTUAL </w:t>
      </w:r>
      <w:r w:rsidR="00F67444">
        <w:rPr>
          <w:rFonts w:cs="Arial"/>
          <w:b/>
          <w:sz w:val="18"/>
          <w:szCs w:val="18"/>
        </w:rPr>
        <w:t>(correspo</w:t>
      </w:r>
      <w:r w:rsidR="004524ED">
        <w:rPr>
          <w:rFonts w:cs="Arial"/>
          <w:b/>
          <w:sz w:val="18"/>
          <w:szCs w:val="18"/>
        </w:rPr>
        <w:t>nde al último periodo de pago)</w:t>
      </w:r>
    </w:p>
    <w:p w14:paraId="1EFD04AC" w14:textId="77777777" w:rsidR="004524ED" w:rsidRDefault="004524ED" w:rsidP="004524ED">
      <w:pPr>
        <w:rPr>
          <w:rFonts w:cs="Arial"/>
          <w:b/>
          <w:sz w:val="18"/>
          <w:szCs w:val="18"/>
        </w:rPr>
      </w:pPr>
    </w:p>
    <w:p w14:paraId="1AFA1225" w14:textId="77777777" w:rsidR="004E4AEA" w:rsidRPr="009C70D8" w:rsidRDefault="004E4AEA" w:rsidP="004E4AEA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El siguiente cuadro debe ser diligenciado solo por personas naturales: </w:t>
      </w:r>
    </w:p>
    <w:p w14:paraId="4396D63A" w14:textId="18100ED4" w:rsidR="00795575" w:rsidRDefault="00795575" w:rsidP="00F145CD">
      <w:pPr>
        <w:jc w:val="both"/>
        <w:rPr>
          <w:rFonts w:cs="Arial"/>
          <w:b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2891"/>
        <w:gridCol w:w="656"/>
        <w:gridCol w:w="520"/>
        <w:gridCol w:w="2798"/>
        <w:gridCol w:w="2065"/>
      </w:tblGrid>
      <w:tr w:rsidR="005F3C9F" w:rsidRPr="00042BE1" w14:paraId="5214073B" w14:textId="77777777" w:rsidTr="006608F1">
        <w:trPr>
          <w:cantSplit/>
          <w:trHeight w:val="1085"/>
          <w:tblHeader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608EEB8" w14:textId="77777777" w:rsidR="005F3C9F" w:rsidRPr="00042BE1" w:rsidRDefault="005F3C9F" w:rsidP="005F3C9F">
            <w:pPr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NÚMERO DE LA OBLIGACIÓN</w:t>
            </w:r>
          </w:p>
          <w:p w14:paraId="1FBABB1F" w14:textId="77777777" w:rsidR="005F3C9F" w:rsidRPr="00042BE1" w:rsidRDefault="005F3C9F" w:rsidP="005F3C9F">
            <w:pPr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96987" w14:textId="77777777" w:rsidR="005F3C9F" w:rsidRPr="00B261B4" w:rsidRDefault="005F3C9F" w:rsidP="005F3C9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261B4">
              <w:rPr>
                <w:rFonts w:cs="Arial"/>
                <w:b/>
                <w:sz w:val="16"/>
                <w:szCs w:val="16"/>
              </w:rPr>
              <w:t>OBLIGACIÓN ESPECIFICAS</w:t>
            </w:r>
          </w:p>
          <w:p w14:paraId="53425501" w14:textId="77777777" w:rsidR="005F3C9F" w:rsidRPr="00B261B4" w:rsidRDefault="005F3C9F" w:rsidP="005F3C9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261B4">
              <w:rPr>
                <w:rFonts w:cs="Arial"/>
                <w:b/>
                <w:sz w:val="16"/>
                <w:szCs w:val="16"/>
              </w:rPr>
              <w:t>(Relacionar obligaciones pactadas en el Contrato)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F5F5" w14:textId="77777777" w:rsidR="005F3C9F" w:rsidRPr="00B261B4" w:rsidRDefault="005F3C9F" w:rsidP="005F3C9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261B4">
              <w:rPr>
                <w:rFonts w:cs="Arial"/>
                <w:b/>
                <w:sz w:val="16"/>
                <w:szCs w:val="16"/>
              </w:rPr>
              <w:t xml:space="preserve">ASIGNADO PARA EL PERIODO </w:t>
            </w:r>
            <w:r w:rsidRPr="002471D4">
              <w:rPr>
                <w:rFonts w:cs="Arial"/>
                <w:b/>
                <w:sz w:val="16"/>
                <w:szCs w:val="16"/>
              </w:rPr>
              <w:t>(DE CORTE SEGÚN EL CONTRATO)</w:t>
            </w:r>
          </w:p>
        </w:tc>
        <w:tc>
          <w:tcPr>
            <w:tcW w:w="1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009C7" w14:textId="3947DA6F" w:rsidR="005F3C9F" w:rsidRPr="00B261B4" w:rsidRDefault="005F3C9F" w:rsidP="005F3C9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261B4">
              <w:rPr>
                <w:rFonts w:cs="Arial"/>
                <w:b/>
                <w:sz w:val="16"/>
                <w:szCs w:val="16"/>
              </w:rPr>
              <w:t>Descripción de la gestión realizada para cada actividad durante el periodo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41F5D" w14:textId="37BAA1C6" w:rsidR="005F3C9F" w:rsidRPr="00B261B4" w:rsidRDefault="005F3C9F" w:rsidP="005F3C9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Evidencias (Documentos o links dónde reposa la información)</w:t>
            </w:r>
          </w:p>
        </w:tc>
      </w:tr>
      <w:tr w:rsidR="005F3C9F" w:rsidRPr="00042BE1" w14:paraId="68B3E178" w14:textId="77777777" w:rsidTr="00DB21D7">
        <w:trPr>
          <w:cantSplit/>
          <w:trHeight w:val="560"/>
          <w:tblHeader/>
        </w:trPr>
        <w:tc>
          <w:tcPr>
            <w:tcW w:w="2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66311B" w14:textId="77777777" w:rsidR="005F3C9F" w:rsidRPr="00042BE1" w:rsidRDefault="005F3C9F" w:rsidP="005F3C9F">
            <w:pPr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CE60" w14:textId="77777777" w:rsidR="005F3C9F" w:rsidRPr="00B261B4" w:rsidRDefault="005F3C9F" w:rsidP="005F3C9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53DD" w14:textId="74A14EBE" w:rsidR="005F3C9F" w:rsidRPr="00DB21D7" w:rsidRDefault="005F3C9F" w:rsidP="005F3C9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Si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38BF" w14:textId="77777777" w:rsidR="005F3C9F" w:rsidRPr="00B261B4" w:rsidRDefault="005F3C9F" w:rsidP="005F3C9F">
            <w:pPr>
              <w:jc w:val="center"/>
              <w:rPr>
                <w:rFonts w:cs="Arial"/>
                <w:sz w:val="16"/>
                <w:szCs w:val="16"/>
              </w:rPr>
            </w:pPr>
            <w:r w:rsidRPr="00B261B4">
              <w:rPr>
                <w:rFonts w:cs="Arial"/>
                <w:b/>
                <w:sz w:val="16"/>
                <w:szCs w:val="16"/>
              </w:rPr>
              <w:t>No</w:t>
            </w:r>
          </w:p>
        </w:tc>
        <w:tc>
          <w:tcPr>
            <w:tcW w:w="1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F425" w14:textId="77777777" w:rsidR="005F3C9F" w:rsidRPr="00B261B4" w:rsidRDefault="005F3C9F" w:rsidP="005F3C9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CF35" w14:textId="6FCF1BEE" w:rsidR="005F3C9F" w:rsidRPr="00B261B4" w:rsidRDefault="005F3C9F" w:rsidP="005F3C9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5F3C9F" w:rsidRPr="00042BE1" w14:paraId="10B90E9B" w14:textId="77777777" w:rsidTr="00DB21D7">
        <w:trPr>
          <w:trHeight w:val="227"/>
        </w:trPr>
        <w:tc>
          <w:tcPr>
            <w:tcW w:w="247" w:type="pct"/>
            <w:tcBorders>
              <w:top w:val="single" w:sz="4" w:space="0" w:color="auto"/>
            </w:tcBorders>
          </w:tcPr>
          <w:p w14:paraId="57DDA1CB" w14:textId="77777777" w:rsidR="005F3C9F" w:rsidRPr="00042BE1" w:rsidRDefault="005F3C9F" w:rsidP="005F3C9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39" w:type="pct"/>
            <w:tcBorders>
              <w:top w:val="single" w:sz="4" w:space="0" w:color="auto"/>
            </w:tcBorders>
          </w:tcPr>
          <w:p w14:paraId="6C94C37B" w14:textId="115D2B84" w:rsidR="005F3C9F" w:rsidRPr="00042BE1" w:rsidRDefault="005F3C9F" w:rsidP="005F3C9F">
            <w:pPr>
              <w:jc w:val="both"/>
              <w:rPr>
                <w:rFonts w:eastAsia="Batang" w:cs="Arial"/>
                <w:noProof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14:paraId="221C449D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</w:tcPr>
          <w:p w14:paraId="3181097C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</w:tcPr>
          <w:p w14:paraId="3E55BAB4" w14:textId="5CE62059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</w:tcPr>
          <w:p w14:paraId="169C997D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5F3C9F" w:rsidRPr="00042BE1" w14:paraId="1138E74D" w14:textId="77777777" w:rsidTr="00DB21D7">
        <w:trPr>
          <w:trHeight w:val="227"/>
        </w:trPr>
        <w:tc>
          <w:tcPr>
            <w:tcW w:w="247" w:type="pct"/>
            <w:tcBorders>
              <w:top w:val="single" w:sz="4" w:space="0" w:color="auto"/>
            </w:tcBorders>
          </w:tcPr>
          <w:p w14:paraId="2671FAA5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539" w:type="pct"/>
            <w:tcBorders>
              <w:top w:val="single" w:sz="4" w:space="0" w:color="auto"/>
            </w:tcBorders>
          </w:tcPr>
          <w:p w14:paraId="7DA95777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14:paraId="648D7407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</w:tcPr>
          <w:p w14:paraId="21A91DDE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</w:tcPr>
          <w:p w14:paraId="6FEB81A5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</w:tcPr>
          <w:p w14:paraId="0720D285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5F3C9F" w:rsidRPr="00042BE1" w14:paraId="1D3E1C92" w14:textId="77777777" w:rsidTr="00DB21D7">
        <w:trPr>
          <w:trHeight w:val="227"/>
        </w:trPr>
        <w:tc>
          <w:tcPr>
            <w:tcW w:w="247" w:type="pct"/>
            <w:tcBorders>
              <w:top w:val="single" w:sz="4" w:space="0" w:color="auto"/>
            </w:tcBorders>
          </w:tcPr>
          <w:p w14:paraId="4F0E242D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539" w:type="pct"/>
            <w:tcBorders>
              <w:top w:val="single" w:sz="4" w:space="0" w:color="auto"/>
            </w:tcBorders>
          </w:tcPr>
          <w:p w14:paraId="6C8EBCD2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14:paraId="3AEEA266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</w:tcPr>
          <w:p w14:paraId="6FD90249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</w:tcPr>
          <w:p w14:paraId="7339A58D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</w:tcPr>
          <w:p w14:paraId="7F272EDF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5F3C9F" w:rsidRPr="00042BE1" w14:paraId="57EB94DA" w14:textId="77777777" w:rsidTr="00DB21D7">
        <w:trPr>
          <w:trHeight w:val="227"/>
        </w:trPr>
        <w:tc>
          <w:tcPr>
            <w:tcW w:w="247" w:type="pct"/>
            <w:tcBorders>
              <w:top w:val="single" w:sz="4" w:space="0" w:color="auto"/>
            </w:tcBorders>
          </w:tcPr>
          <w:p w14:paraId="72DAD4BE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539" w:type="pct"/>
            <w:tcBorders>
              <w:top w:val="single" w:sz="4" w:space="0" w:color="auto"/>
            </w:tcBorders>
          </w:tcPr>
          <w:p w14:paraId="502076B5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14:paraId="0876D6FF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</w:tcPr>
          <w:p w14:paraId="5222B4ED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</w:tcPr>
          <w:p w14:paraId="1883BC18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</w:tcPr>
          <w:p w14:paraId="57D31579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5F3C9F" w:rsidRPr="00042BE1" w14:paraId="6A0459E4" w14:textId="77777777" w:rsidTr="00DB21D7">
        <w:trPr>
          <w:trHeight w:val="227"/>
        </w:trPr>
        <w:tc>
          <w:tcPr>
            <w:tcW w:w="247" w:type="pct"/>
            <w:tcBorders>
              <w:top w:val="single" w:sz="4" w:space="0" w:color="auto"/>
            </w:tcBorders>
          </w:tcPr>
          <w:p w14:paraId="03BA5D7E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539" w:type="pct"/>
            <w:tcBorders>
              <w:top w:val="single" w:sz="4" w:space="0" w:color="auto"/>
            </w:tcBorders>
          </w:tcPr>
          <w:p w14:paraId="1FA16CA3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14:paraId="0ED17618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</w:tcPr>
          <w:p w14:paraId="14AC3822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</w:tcPr>
          <w:p w14:paraId="2DF239C8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</w:tcPr>
          <w:p w14:paraId="25F95A27" w14:textId="77777777" w:rsidR="005F3C9F" w:rsidRPr="00042BE1" w:rsidRDefault="005F3C9F" w:rsidP="005F3C9F">
            <w:pPr>
              <w:jc w:val="both"/>
              <w:rPr>
                <w:rFonts w:cs="Arial"/>
                <w:sz w:val="16"/>
                <w:szCs w:val="16"/>
              </w:rPr>
            </w:pPr>
          </w:p>
        </w:tc>
      </w:tr>
    </w:tbl>
    <w:p w14:paraId="43F963DC" w14:textId="77777777" w:rsidR="007672F7" w:rsidRDefault="007672F7" w:rsidP="007672F7">
      <w:pPr>
        <w:jc w:val="both"/>
        <w:rPr>
          <w:rFonts w:cs="Arial"/>
          <w:b/>
          <w:sz w:val="16"/>
          <w:szCs w:val="16"/>
        </w:rPr>
      </w:pPr>
    </w:p>
    <w:p w14:paraId="7D7828E2" w14:textId="77777777" w:rsidR="00DB21D7" w:rsidRDefault="00DB21D7" w:rsidP="004E4AEA">
      <w:pPr>
        <w:jc w:val="both"/>
        <w:rPr>
          <w:rFonts w:cs="Arial"/>
          <w:b/>
        </w:rPr>
      </w:pPr>
    </w:p>
    <w:p w14:paraId="3D489DDA" w14:textId="35D0DCBE" w:rsidR="004E4AEA" w:rsidRPr="00AA4794" w:rsidRDefault="004E4AEA" w:rsidP="0D3F83E8">
      <w:pPr>
        <w:jc w:val="both"/>
        <w:rPr>
          <w:rFonts w:cs="Arial"/>
        </w:rPr>
      </w:pPr>
      <w:r w:rsidRPr="0D3F83E8">
        <w:rPr>
          <w:rFonts w:cs="Arial"/>
          <w:b/>
          <w:bCs/>
        </w:rPr>
        <w:t xml:space="preserve">Persona jurídica: </w:t>
      </w:r>
      <w:r w:rsidRPr="0D3F83E8">
        <w:rPr>
          <w:rFonts w:cs="Arial"/>
        </w:rPr>
        <w:t xml:space="preserve">Adjunta Informe de actividades y soportes: SI  </w:t>
      </w:r>
      <w:sdt>
        <w:sdtPr>
          <w:rPr>
            <w:rFonts w:cs="Arial"/>
          </w:rPr>
          <w:id w:val="-1516531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D3F83E8">
            <w:rPr>
              <w:rFonts w:ascii="MS Gothic" w:eastAsia="MS Gothic" w:hAnsi="MS Gothic" w:cs="Arial"/>
            </w:rPr>
            <w:t>☐</w:t>
          </w:r>
        </w:sdtContent>
      </w:sdt>
      <w:r w:rsidRPr="0D3F83E8">
        <w:rPr>
          <w:rFonts w:cs="Arial"/>
        </w:rPr>
        <w:t xml:space="preserve">    NO </w:t>
      </w:r>
      <w:sdt>
        <w:sdtPr>
          <w:rPr>
            <w:rFonts w:cs="Arial"/>
          </w:rPr>
          <w:id w:val="8522368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2A70496A" w:rsidRPr="0D3F83E8">
            <w:rPr>
              <w:rFonts w:ascii="MS Gothic" w:eastAsia="MS Gothic" w:hAnsi="MS Gothic" w:cs="MS Gothic"/>
            </w:rPr>
            <w:t>☒</w:t>
          </w:r>
        </w:sdtContent>
      </w:sdt>
    </w:p>
    <w:p w14:paraId="03AF7397" w14:textId="77777777" w:rsidR="00A21278" w:rsidRDefault="00A21278" w:rsidP="00A21278">
      <w:pPr>
        <w:jc w:val="both"/>
        <w:rPr>
          <w:rFonts w:cs="Arial"/>
          <w:b/>
          <w:sz w:val="16"/>
          <w:szCs w:val="16"/>
        </w:rPr>
      </w:pPr>
    </w:p>
    <w:p w14:paraId="7DAB35D8" w14:textId="77777777" w:rsidR="00DB21D7" w:rsidRDefault="00DB21D7" w:rsidP="00A21278">
      <w:pPr>
        <w:jc w:val="both"/>
        <w:rPr>
          <w:rFonts w:cs="Arial"/>
          <w:b/>
          <w:sz w:val="16"/>
          <w:szCs w:val="16"/>
        </w:rPr>
      </w:pPr>
    </w:p>
    <w:p w14:paraId="7A6395C7" w14:textId="515DD1FE" w:rsidR="00795575" w:rsidRPr="00DB21D7" w:rsidRDefault="00DB21D7" w:rsidP="00630C71">
      <w:pPr>
        <w:pStyle w:val="Prrafodelista"/>
        <w:numPr>
          <w:ilvl w:val="0"/>
          <w:numId w:val="3"/>
        </w:numPr>
        <w:jc w:val="both"/>
        <w:rPr>
          <w:rFonts w:cs="Arial"/>
          <w:b/>
          <w:sz w:val="18"/>
          <w:szCs w:val="18"/>
        </w:rPr>
      </w:pPr>
      <w:r w:rsidRPr="00DB21D7">
        <w:rPr>
          <w:rFonts w:cs="Arial"/>
          <w:b/>
          <w:sz w:val="18"/>
          <w:szCs w:val="18"/>
        </w:rPr>
        <w:t>RELACIÓN DEL CUMPLIMIENTO DE LAS OBLIGACIONES ESPECIFICAS DURANTE TODA LA VIGENCIA</w:t>
      </w:r>
    </w:p>
    <w:p w14:paraId="79F0AB44" w14:textId="77777777" w:rsidR="00795575" w:rsidRDefault="00795575" w:rsidP="00F145CD">
      <w:pPr>
        <w:jc w:val="both"/>
        <w:rPr>
          <w:rFonts w:cs="Arial"/>
          <w:b/>
          <w:sz w:val="16"/>
          <w:szCs w:val="16"/>
        </w:rPr>
      </w:pPr>
    </w:p>
    <w:p w14:paraId="507A19F5" w14:textId="77777777" w:rsidR="00DB21D7" w:rsidRDefault="00DB21D7" w:rsidP="00F36CFF">
      <w:pPr>
        <w:jc w:val="both"/>
        <w:rPr>
          <w:rFonts w:cs="Arial"/>
          <w:bCs/>
        </w:rPr>
      </w:pPr>
    </w:p>
    <w:p w14:paraId="28EF2686" w14:textId="6B5DEA16" w:rsidR="00F36CFF" w:rsidRPr="009C70D8" w:rsidRDefault="00F36CFF" w:rsidP="00F36CFF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El siguiente cuadro debe ser diligenciado solo por </w:t>
      </w:r>
      <w:r w:rsidR="00932F98">
        <w:rPr>
          <w:rFonts w:cs="Arial"/>
          <w:bCs/>
        </w:rPr>
        <w:t>P</w:t>
      </w:r>
      <w:r>
        <w:rPr>
          <w:rFonts w:cs="Arial"/>
          <w:bCs/>
        </w:rPr>
        <w:t xml:space="preserve">ersonas </w:t>
      </w:r>
      <w:r w:rsidR="00932F98">
        <w:rPr>
          <w:rFonts w:cs="Arial"/>
          <w:bCs/>
        </w:rPr>
        <w:t>n</w:t>
      </w:r>
      <w:r>
        <w:rPr>
          <w:rFonts w:cs="Arial"/>
          <w:bCs/>
        </w:rPr>
        <w:t xml:space="preserve">aturales: </w:t>
      </w:r>
    </w:p>
    <w:p w14:paraId="56419FF3" w14:textId="77777777" w:rsidR="00F36CFF" w:rsidRDefault="00F36CFF" w:rsidP="00F145CD">
      <w:pPr>
        <w:jc w:val="both"/>
        <w:rPr>
          <w:rFonts w:cs="Arial"/>
          <w:b/>
          <w:sz w:val="16"/>
          <w:szCs w:val="16"/>
        </w:rPr>
      </w:pPr>
    </w:p>
    <w:p w14:paraId="18DB1CDE" w14:textId="77777777" w:rsidR="00F36CFF" w:rsidRDefault="00F36CFF" w:rsidP="00F145CD">
      <w:pPr>
        <w:jc w:val="both"/>
        <w:rPr>
          <w:rFonts w:cs="Arial"/>
          <w:b/>
          <w:sz w:val="16"/>
          <w:szCs w:val="16"/>
        </w:rPr>
      </w:pPr>
    </w:p>
    <w:p w14:paraId="50D3BFFE" w14:textId="10C404FC" w:rsidR="06490897" w:rsidRDefault="06490897"/>
    <w:tbl>
      <w:tblPr>
        <w:tblpPr w:leftFromText="141" w:rightFromText="141" w:vertAnchor="text" w:tblpY="1"/>
        <w:tblOverlap w:val="never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9"/>
        <w:gridCol w:w="4274"/>
        <w:gridCol w:w="1279"/>
        <w:gridCol w:w="1418"/>
        <w:gridCol w:w="854"/>
      </w:tblGrid>
      <w:tr w:rsidR="00182307" w:rsidRPr="00042BE1" w14:paraId="48B7BA66" w14:textId="77777777" w:rsidTr="001B4757">
        <w:trPr>
          <w:cantSplit/>
          <w:trHeight w:val="300"/>
          <w:tblHeader/>
        </w:trPr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FB1F23E" w14:textId="6BAE16C4" w:rsidR="00182307" w:rsidRPr="00042BE1" w:rsidRDefault="00182307" w:rsidP="06490897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14:paraId="309B2465" w14:textId="5BFBC784" w:rsidR="00182307" w:rsidRPr="00042BE1" w:rsidRDefault="00182307" w:rsidP="06490897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14:paraId="438170D4" w14:textId="72F65A4B" w:rsidR="00182307" w:rsidRPr="00042BE1" w:rsidRDefault="6A7E76CF" w:rsidP="0D3F83E8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D3F83E8">
              <w:rPr>
                <w:rFonts w:cs="Arial"/>
                <w:b/>
                <w:bCs/>
                <w:sz w:val="16"/>
                <w:szCs w:val="16"/>
              </w:rPr>
              <w:t>NUMERO DE LA OBLIGACIÓN</w:t>
            </w:r>
          </w:p>
        </w:tc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25E2D" w14:textId="77777777" w:rsidR="00182307" w:rsidRPr="00042BE1" w:rsidRDefault="00182307" w:rsidP="00ED622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OBLIGACIÓN ESPECIFICAS</w:t>
            </w:r>
          </w:p>
          <w:p w14:paraId="3C73CEBF" w14:textId="77777777" w:rsidR="00182307" w:rsidRPr="00042BE1" w:rsidRDefault="00182307" w:rsidP="00ED622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42BE1">
              <w:rPr>
                <w:rFonts w:cs="Arial"/>
                <w:b/>
                <w:sz w:val="16"/>
                <w:szCs w:val="16"/>
              </w:rPr>
              <w:t>(Relacionar obligaciones pactadas en el Contrato)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4C87" w14:textId="6D10A49E" w:rsidR="00182307" w:rsidRPr="005F3D4F" w:rsidRDefault="00182307" w:rsidP="00ED622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261B4">
              <w:rPr>
                <w:rFonts w:cs="Arial"/>
                <w:b/>
                <w:sz w:val="16"/>
                <w:szCs w:val="16"/>
              </w:rPr>
              <w:t>ESTADO DE CUMPLIMIENTO</w:t>
            </w:r>
            <w:r w:rsidR="00795575" w:rsidRPr="00B261B4">
              <w:rPr>
                <w:rFonts w:cs="Arial"/>
                <w:b/>
                <w:sz w:val="16"/>
                <w:szCs w:val="16"/>
              </w:rPr>
              <w:t xml:space="preserve"> DURANTE LA EJECUCIÓN TOTAL DEL CONTRATO</w:t>
            </w:r>
          </w:p>
        </w:tc>
      </w:tr>
      <w:tr w:rsidR="00CD2D24" w:rsidRPr="00042BE1" w14:paraId="1BA7DF5A" w14:textId="77777777" w:rsidTr="001B4757">
        <w:trPr>
          <w:cantSplit/>
          <w:trHeight w:val="630"/>
          <w:tblHeader/>
        </w:trPr>
        <w:tc>
          <w:tcPr>
            <w:tcW w:w="1569" w:type="dxa"/>
            <w:vMerge/>
            <w:textDirection w:val="btLr"/>
          </w:tcPr>
          <w:p w14:paraId="4B76AF59" w14:textId="77777777" w:rsidR="00CD2D24" w:rsidRPr="00042BE1" w:rsidRDefault="00CD2D24" w:rsidP="00ED6225">
            <w:pPr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74" w:type="dxa"/>
            <w:vMerge/>
            <w:vAlign w:val="center"/>
          </w:tcPr>
          <w:p w14:paraId="2331D06F" w14:textId="77777777" w:rsidR="00CD2D24" w:rsidRPr="00042BE1" w:rsidRDefault="00CD2D24" w:rsidP="00ED6225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E6FB" w14:textId="77777777" w:rsidR="00795575" w:rsidRDefault="00CD2D24" w:rsidP="00E77833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Actividad desarrollada</w:t>
            </w:r>
          </w:p>
          <w:p w14:paraId="6782F9C8" w14:textId="07D871C2" w:rsidR="00E77833" w:rsidRPr="00042BE1" w:rsidRDefault="00E77833" w:rsidP="00E77833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(SI / NO)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7BBB" w14:textId="641E41C2" w:rsidR="00CD2D24" w:rsidRDefault="00596B63" w:rsidP="00ED622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P</w:t>
            </w:r>
            <w:r w:rsidR="00CD2D24">
              <w:rPr>
                <w:rFonts w:cs="Arial"/>
                <w:b/>
                <w:sz w:val="16"/>
                <w:szCs w:val="16"/>
              </w:rPr>
              <w:t>roducto o entregable recibido</w:t>
            </w:r>
          </w:p>
          <w:p w14:paraId="0290B511" w14:textId="22512FA6" w:rsidR="00E77833" w:rsidRDefault="00E77833" w:rsidP="00ED622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(SI / NO / N/A)</w:t>
            </w:r>
          </w:p>
          <w:p w14:paraId="491609C4" w14:textId="5BF0166D" w:rsidR="00795575" w:rsidRPr="00042BE1" w:rsidRDefault="00795575" w:rsidP="00ED6225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7D11" w14:textId="77777777" w:rsidR="00CD2D24" w:rsidRPr="00042BE1" w:rsidRDefault="00CD2D24" w:rsidP="00ED622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% de Avance</w:t>
            </w:r>
          </w:p>
        </w:tc>
      </w:tr>
      <w:tr w:rsidR="00F730A2" w:rsidRPr="00042BE1" w14:paraId="3B27C653" w14:textId="77777777" w:rsidTr="00F730A2">
        <w:trPr>
          <w:cantSplit/>
          <w:trHeight w:val="249"/>
          <w:tblHeader/>
        </w:trPr>
        <w:tc>
          <w:tcPr>
            <w:tcW w:w="1569" w:type="dxa"/>
            <w:textDirection w:val="btLr"/>
          </w:tcPr>
          <w:p w14:paraId="7473850D" w14:textId="266A00BF" w:rsidR="00F730A2" w:rsidRPr="00042BE1" w:rsidRDefault="00F730A2" w:rsidP="00C22C44">
            <w:pPr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825" w:type="dxa"/>
            <w:gridSpan w:val="4"/>
            <w:tcBorders>
              <w:right w:val="single" w:sz="4" w:space="0" w:color="auto"/>
            </w:tcBorders>
            <w:vAlign w:val="center"/>
          </w:tcPr>
          <w:p w14:paraId="1CDBE689" w14:textId="6A13291E" w:rsidR="00F730A2" w:rsidRPr="009A3FFE" w:rsidRDefault="009A3FFE" w:rsidP="009A3FFE">
            <w:pPr>
              <w:rPr>
                <w:rFonts w:cs="Arial"/>
                <w:b/>
                <w:color w:val="EE0000"/>
                <w:sz w:val="16"/>
                <w:szCs w:val="16"/>
              </w:rPr>
            </w:pPr>
            <w:r w:rsidRPr="009A3FFE">
              <w:rPr>
                <w:rFonts w:cs="Arial"/>
                <w:b/>
                <w:color w:val="EE0000"/>
                <w:sz w:val="16"/>
                <w:szCs w:val="16"/>
              </w:rPr>
              <w:t xml:space="preserve">              </w:t>
            </w:r>
            <w:r w:rsidR="00F730A2" w:rsidRPr="009A3FFE">
              <w:rPr>
                <w:rFonts w:cs="Arial"/>
                <w:b/>
                <w:color w:val="EE0000"/>
                <w:sz w:val="16"/>
                <w:szCs w:val="16"/>
              </w:rPr>
              <w:t xml:space="preserve">Obligaciones contrato de adhesión No.049 y adición al contrato No. 412-2004 </w:t>
            </w:r>
          </w:p>
        </w:tc>
      </w:tr>
      <w:tr w:rsidR="00F730A2" w:rsidRPr="00042BE1" w14:paraId="1F7CED4F" w14:textId="77777777" w:rsidTr="00F730A2">
        <w:trPr>
          <w:cantSplit/>
          <w:trHeight w:val="315"/>
          <w:tblHeader/>
        </w:trPr>
        <w:tc>
          <w:tcPr>
            <w:tcW w:w="1569" w:type="dxa"/>
            <w:textDirection w:val="btLr"/>
          </w:tcPr>
          <w:p w14:paraId="1793ABD5" w14:textId="77777777" w:rsidR="00F730A2" w:rsidRPr="00042BE1" w:rsidRDefault="00F730A2" w:rsidP="00C22C44">
            <w:pPr>
              <w:ind w:left="113" w:right="113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825" w:type="dxa"/>
            <w:gridSpan w:val="4"/>
            <w:tcBorders>
              <w:right w:val="single" w:sz="4" w:space="0" w:color="auto"/>
            </w:tcBorders>
            <w:vAlign w:val="center"/>
          </w:tcPr>
          <w:p w14:paraId="3B7F58C2" w14:textId="5A5AB000" w:rsidR="00F730A2" w:rsidRPr="009A3FFE" w:rsidRDefault="009345C3" w:rsidP="009345C3">
            <w:pPr>
              <w:rPr>
                <w:rFonts w:cs="Arial"/>
                <w:b/>
                <w:color w:val="EE0000"/>
                <w:sz w:val="16"/>
                <w:szCs w:val="16"/>
              </w:rPr>
            </w:pPr>
            <w:r w:rsidRPr="009A3FFE">
              <w:rPr>
                <w:rFonts w:cs="Arial"/>
                <w:b/>
                <w:color w:val="EE0000"/>
                <w:sz w:val="16"/>
                <w:szCs w:val="16"/>
              </w:rPr>
              <w:t xml:space="preserve">             </w:t>
            </w:r>
            <w:r w:rsidR="00F730A2" w:rsidRPr="009A3FFE">
              <w:rPr>
                <w:rFonts w:cs="Arial"/>
                <w:b/>
                <w:color w:val="EE0000"/>
                <w:sz w:val="16"/>
                <w:szCs w:val="16"/>
              </w:rPr>
              <w:t xml:space="preserve">Obligaciones del Departamento </w:t>
            </w:r>
          </w:p>
        </w:tc>
      </w:tr>
      <w:tr w:rsidR="00CD2D24" w:rsidRPr="00042BE1" w14:paraId="1A2B5CAF" w14:textId="77777777" w:rsidTr="001B4757">
        <w:trPr>
          <w:trHeight w:val="227"/>
        </w:trPr>
        <w:tc>
          <w:tcPr>
            <w:tcW w:w="1569" w:type="dxa"/>
            <w:tcBorders>
              <w:top w:val="single" w:sz="4" w:space="0" w:color="auto"/>
            </w:tcBorders>
          </w:tcPr>
          <w:p w14:paraId="12304203" w14:textId="428A7F3C" w:rsidR="00CD2D24" w:rsidRPr="00042BE1" w:rsidRDefault="160B414E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6490897">
              <w:rPr>
                <w:rFonts w:cs="Arial"/>
                <w:b/>
                <w:bCs/>
                <w:sz w:val="16"/>
                <w:szCs w:val="16"/>
              </w:rPr>
              <w:t xml:space="preserve">CLAUSULA </w:t>
            </w:r>
            <w:r w:rsidR="001B4757">
              <w:rPr>
                <w:rFonts w:cs="Arial"/>
                <w:b/>
                <w:bCs/>
                <w:sz w:val="16"/>
                <w:szCs w:val="16"/>
              </w:rPr>
              <w:t>SEPTIMA</w:t>
            </w:r>
            <w:r w:rsidRPr="06490897">
              <w:rPr>
                <w:rFonts w:cs="Arial"/>
                <w:b/>
                <w:bCs/>
                <w:sz w:val="16"/>
                <w:szCs w:val="16"/>
              </w:rPr>
              <w:t xml:space="preserve"> – OBLIGACIONES DEL </w:t>
            </w:r>
            <w:r w:rsidR="001B4757">
              <w:rPr>
                <w:rFonts w:cs="Arial"/>
                <w:b/>
                <w:bCs/>
                <w:sz w:val="16"/>
                <w:szCs w:val="16"/>
              </w:rPr>
              <w:t>DEPARTAMENTO</w:t>
            </w:r>
          </w:p>
        </w:tc>
        <w:tc>
          <w:tcPr>
            <w:tcW w:w="4274" w:type="dxa"/>
            <w:tcBorders>
              <w:top w:val="single" w:sz="4" w:space="0" w:color="auto"/>
            </w:tcBorders>
          </w:tcPr>
          <w:p w14:paraId="48FA3731" w14:textId="77777777" w:rsidR="001B4757" w:rsidRDefault="001B4757" w:rsidP="001B4757">
            <w:pPr>
              <w:pStyle w:val="Prrafodelista"/>
              <w:jc w:val="both"/>
              <w:rPr>
                <w:rFonts w:eastAsia="Batang" w:cs="Arial"/>
                <w:noProof/>
                <w:sz w:val="18"/>
                <w:szCs w:val="18"/>
              </w:rPr>
            </w:pPr>
          </w:p>
          <w:p w14:paraId="6061170C" w14:textId="2CB79EE0" w:rsidR="00CD2D24" w:rsidRPr="001B4757" w:rsidRDefault="001B4757" w:rsidP="00630C71">
            <w:pPr>
              <w:pStyle w:val="Prrafodelista"/>
              <w:numPr>
                <w:ilvl w:val="0"/>
                <w:numId w:val="4"/>
              </w:numPr>
              <w:jc w:val="both"/>
              <w:rPr>
                <w:rFonts w:eastAsia="Batang" w:cs="Arial"/>
                <w:noProof/>
                <w:sz w:val="18"/>
                <w:szCs w:val="18"/>
              </w:rPr>
            </w:pPr>
            <w:r w:rsidRPr="001B4757">
              <w:rPr>
                <w:rFonts w:eastAsia="Batang" w:cs="Arial"/>
                <w:noProof/>
                <w:sz w:val="18"/>
                <w:szCs w:val="18"/>
              </w:rPr>
              <w:t xml:space="preserve">Financiar el crédito de los estudiantes del </w:t>
            </w:r>
            <w:r w:rsidRPr="001B4757">
              <w:rPr>
                <w:rFonts w:eastAsia="Batang" w:cs="Arial"/>
                <w:b/>
                <w:bCs/>
                <w:noProof/>
                <w:sz w:val="18"/>
                <w:szCs w:val="18"/>
              </w:rPr>
              <w:t>MUNICIPIO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901EA7B" w14:textId="053A4B47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102BABE" w14:textId="074EABD7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0315D62" w14:textId="42A61AB1" w:rsidR="00CD2D24" w:rsidRPr="00042BE1" w:rsidRDefault="15CA266E" w:rsidP="06490897">
            <w:pPr>
              <w:jc w:val="center"/>
              <w:rPr>
                <w:rFonts w:cs="Arial"/>
                <w:sz w:val="16"/>
                <w:szCs w:val="16"/>
              </w:rPr>
            </w:pPr>
            <w:r w:rsidRPr="06490897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AD4EB9" w14:textId="2C15BAA7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4A1D1ADB" w14:textId="112C4894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07BE1CC7" w14:textId="4E9423DB" w:rsidR="00CD2D24" w:rsidRPr="00042BE1" w:rsidRDefault="15CA266E" w:rsidP="06490897">
            <w:pPr>
              <w:jc w:val="center"/>
              <w:rPr>
                <w:rFonts w:cs="Arial"/>
                <w:sz w:val="16"/>
                <w:szCs w:val="16"/>
              </w:rPr>
            </w:pPr>
            <w:r w:rsidRPr="06490897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09D3A655" w14:textId="1FD79D8B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10C73A6F" w14:textId="166590A1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2362A39C" w14:textId="1C905015" w:rsidR="00CD2D24" w:rsidRPr="00042BE1" w:rsidRDefault="15CA266E" w:rsidP="06490897">
            <w:pPr>
              <w:jc w:val="center"/>
              <w:rPr>
                <w:rFonts w:cs="Arial"/>
                <w:sz w:val="16"/>
                <w:szCs w:val="16"/>
              </w:rPr>
            </w:pPr>
            <w:r w:rsidRPr="06490897">
              <w:rPr>
                <w:rFonts w:cs="Arial"/>
                <w:sz w:val="16"/>
                <w:szCs w:val="16"/>
              </w:rPr>
              <w:t>100%</w:t>
            </w:r>
          </w:p>
        </w:tc>
      </w:tr>
      <w:tr w:rsidR="00CD2D24" w:rsidRPr="00042BE1" w14:paraId="49F35708" w14:textId="77777777" w:rsidTr="001B4757">
        <w:trPr>
          <w:trHeight w:val="227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14:paraId="472131BF" w14:textId="2FA1C9D6" w:rsidR="00CD2D24" w:rsidRPr="00042BE1" w:rsidRDefault="00CD2D24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14:paraId="0C8F6438" w14:textId="07458EF5" w:rsidR="00CD2D24" w:rsidRPr="00042BE1" w:rsidRDefault="074B79D4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6490897">
              <w:rPr>
                <w:rFonts w:cs="Arial"/>
                <w:b/>
                <w:bCs/>
                <w:sz w:val="16"/>
                <w:szCs w:val="16"/>
              </w:rPr>
              <w:t xml:space="preserve">CLAUSULA </w:t>
            </w:r>
            <w:r w:rsidR="001B4757">
              <w:rPr>
                <w:rFonts w:cs="Arial"/>
                <w:b/>
                <w:bCs/>
                <w:sz w:val="16"/>
                <w:szCs w:val="16"/>
              </w:rPr>
              <w:t>SEPTIMA</w:t>
            </w:r>
            <w:r w:rsidRPr="06490897">
              <w:rPr>
                <w:rFonts w:cs="Arial"/>
                <w:b/>
                <w:bCs/>
                <w:sz w:val="16"/>
                <w:szCs w:val="16"/>
              </w:rPr>
              <w:t xml:space="preserve"> – OBLIGACIONES </w:t>
            </w:r>
            <w:r w:rsidRPr="06490897">
              <w:rPr>
                <w:rFonts w:cs="Arial"/>
                <w:b/>
                <w:bCs/>
                <w:sz w:val="16"/>
                <w:szCs w:val="16"/>
              </w:rPr>
              <w:lastRenderedPageBreak/>
              <w:t xml:space="preserve">DEL </w:t>
            </w:r>
            <w:r w:rsidR="001B4757">
              <w:rPr>
                <w:rFonts w:cs="Arial"/>
                <w:b/>
                <w:bCs/>
                <w:sz w:val="16"/>
                <w:szCs w:val="16"/>
              </w:rPr>
              <w:t>DEPARTAMENTO</w:t>
            </w:r>
          </w:p>
        </w:tc>
        <w:tc>
          <w:tcPr>
            <w:tcW w:w="4274" w:type="dxa"/>
            <w:tcBorders>
              <w:top w:val="single" w:sz="4" w:space="0" w:color="auto"/>
              <w:bottom w:val="single" w:sz="4" w:space="0" w:color="auto"/>
            </w:tcBorders>
          </w:tcPr>
          <w:p w14:paraId="7404661F" w14:textId="6D146BDA" w:rsidR="00CD2D24" w:rsidRPr="00042BE1" w:rsidRDefault="001B4757" w:rsidP="00630C71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A</w:t>
            </w:r>
            <w:r w:rsidRPr="001B4757">
              <w:rPr>
                <w:rFonts w:cs="Arial"/>
                <w:sz w:val="18"/>
                <w:szCs w:val="18"/>
              </w:rPr>
              <w:t>probar la</w:t>
            </w:r>
            <w:r>
              <w:rPr>
                <w:rFonts w:cs="Arial"/>
                <w:sz w:val="18"/>
                <w:szCs w:val="18"/>
              </w:rPr>
              <w:t xml:space="preserve">s </w:t>
            </w:r>
            <w:r w:rsidRPr="001B4757">
              <w:rPr>
                <w:rFonts w:cs="Arial"/>
                <w:sz w:val="18"/>
                <w:szCs w:val="18"/>
              </w:rPr>
              <w:t>solicitudes presentadas</w:t>
            </w:r>
            <w:r>
              <w:rPr>
                <w:rFonts w:cs="Arial"/>
                <w:sz w:val="18"/>
                <w:szCs w:val="18"/>
              </w:rPr>
              <w:t>,</w:t>
            </w:r>
            <w:r w:rsidRPr="001B4757">
              <w:rPr>
                <w:rFonts w:cs="Arial"/>
                <w:sz w:val="18"/>
                <w:szCs w:val="18"/>
              </w:rPr>
              <w:t xml:space="preserve"> de acuerdo con la disponibilidad de recursos por parte del </w:t>
            </w:r>
            <w:r>
              <w:rPr>
                <w:rFonts w:cs="Arial"/>
                <w:sz w:val="18"/>
                <w:szCs w:val="18"/>
              </w:rPr>
              <w:t>D</w:t>
            </w:r>
            <w:r w:rsidRPr="001B4757">
              <w:rPr>
                <w:rFonts w:cs="Arial"/>
                <w:sz w:val="18"/>
                <w:szCs w:val="18"/>
              </w:rPr>
              <w:t>epartamento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4C21A336" w14:textId="1171E80A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DA01555" w14:textId="263521CB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1D61E892" w14:textId="699BED59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2EC25218" w14:textId="5B031F3C" w:rsidR="00CD2D24" w:rsidRPr="00042BE1" w:rsidRDefault="737CFC24" w:rsidP="06490897">
            <w:pPr>
              <w:jc w:val="center"/>
              <w:rPr>
                <w:rFonts w:cs="Arial"/>
                <w:sz w:val="16"/>
                <w:szCs w:val="16"/>
              </w:rPr>
            </w:pPr>
            <w:r w:rsidRPr="06490897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2F4FABB" w14:textId="03355353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0410DE55" w14:textId="478C8A36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302E088E" w14:textId="13534F2B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1E1DBAE9" w14:textId="41D27BF2" w:rsidR="00CD2D24" w:rsidRPr="00042BE1" w:rsidRDefault="737CFC24" w:rsidP="06490897">
            <w:pPr>
              <w:jc w:val="center"/>
              <w:rPr>
                <w:rFonts w:cs="Arial"/>
                <w:sz w:val="16"/>
                <w:szCs w:val="16"/>
              </w:rPr>
            </w:pPr>
            <w:r w:rsidRPr="06490897">
              <w:rPr>
                <w:rFonts w:cs="Arial"/>
                <w:sz w:val="16"/>
                <w:szCs w:val="16"/>
              </w:rPr>
              <w:t>SI</w:t>
            </w:r>
          </w:p>
          <w:p w14:paraId="67CEB2CA" w14:textId="26D5446D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30092930" w14:textId="4F668B53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09A8F89B" w14:textId="20E4BB67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46F315DF" w14:textId="30FA7B09" w:rsidR="00CD2D24" w:rsidRPr="00042BE1" w:rsidRDefault="00CD2D24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7FADCF36" w14:textId="3B36DE1A" w:rsidR="00CD2D24" w:rsidRPr="00042BE1" w:rsidRDefault="737CFC24" w:rsidP="06490897">
            <w:pPr>
              <w:jc w:val="center"/>
              <w:rPr>
                <w:rFonts w:cs="Arial"/>
                <w:sz w:val="16"/>
                <w:szCs w:val="16"/>
              </w:rPr>
            </w:pPr>
            <w:r w:rsidRPr="06490897">
              <w:rPr>
                <w:rFonts w:cs="Arial"/>
                <w:sz w:val="16"/>
                <w:szCs w:val="16"/>
              </w:rPr>
              <w:t>100%</w:t>
            </w:r>
          </w:p>
        </w:tc>
      </w:tr>
      <w:tr w:rsidR="00AB1399" w:rsidRPr="00042BE1" w14:paraId="4827440E" w14:textId="77777777" w:rsidTr="001B4757">
        <w:trPr>
          <w:trHeight w:val="227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14:paraId="787A2417" w14:textId="77777777" w:rsidR="00AB1399" w:rsidRPr="00042BE1" w:rsidRDefault="00AB1399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74" w:type="dxa"/>
            <w:tcBorders>
              <w:top w:val="single" w:sz="4" w:space="0" w:color="auto"/>
              <w:bottom w:val="single" w:sz="4" w:space="0" w:color="auto"/>
            </w:tcBorders>
          </w:tcPr>
          <w:p w14:paraId="00C772EE" w14:textId="4533B6BE" w:rsidR="00AB1399" w:rsidRPr="00872A83" w:rsidRDefault="00872A83" w:rsidP="00AB1399">
            <w:pPr>
              <w:pStyle w:val="Prrafodelista"/>
              <w:jc w:val="both"/>
              <w:rPr>
                <w:rFonts w:cs="Arial"/>
                <w:color w:val="EE0000"/>
                <w:sz w:val="18"/>
                <w:szCs w:val="18"/>
              </w:rPr>
            </w:pPr>
            <w:r w:rsidRPr="00872A83">
              <w:rPr>
                <w:rFonts w:cs="Arial"/>
                <w:color w:val="EE0000"/>
                <w:sz w:val="18"/>
                <w:szCs w:val="18"/>
              </w:rPr>
              <w:t xml:space="preserve">Obligaciones del Adherente </w:t>
            </w:r>
            <w:r w:rsidR="00221A82">
              <w:rPr>
                <w:rFonts w:cs="Arial"/>
                <w:color w:val="EE0000"/>
                <w:sz w:val="18"/>
                <w:szCs w:val="18"/>
              </w:rPr>
              <w:t>–</w:t>
            </w:r>
            <w:r w:rsidR="00F308BC">
              <w:rPr>
                <w:rFonts w:cs="Arial"/>
                <w:color w:val="EE0000"/>
                <w:sz w:val="18"/>
                <w:szCs w:val="18"/>
              </w:rPr>
              <w:t xml:space="preserve"> </w:t>
            </w:r>
            <w:r w:rsidR="00221A82">
              <w:rPr>
                <w:rFonts w:cs="Arial"/>
                <w:color w:val="EE0000"/>
                <w:sz w:val="18"/>
                <w:szCs w:val="18"/>
              </w:rPr>
              <w:t xml:space="preserve">Municipio de </w:t>
            </w:r>
            <w:r w:rsidR="00A10CF6">
              <w:rPr>
                <w:rFonts w:cs="Arial"/>
                <w:color w:val="EE0000"/>
                <w:sz w:val="18"/>
                <w:szCs w:val="18"/>
              </w:rPr>
              <w:t>QUIPILE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7E90CF93" w14:textId="77777777" w:rsidR="00AB1399" w:rsidRPr="00042BE1" w:rsidRDefault="00AB1399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47846AC" w14:textId="77777777" w:rsidR="00AB1399" w:rsidRPr="00042BE1" w:rsidRDefault="00AB1399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653BF4B2" w14:textId="77777777" w:rsidR="00AB1399" w:rsidRPr="00042BE1" w:rsidRDefault="00AB1399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B4757" w:rsidRPr="00042BE1" w14:paraId="6EEB722F" w14:textId="77777777" w:rsidTr="001B4757">
        <w:trPr>
          <w:trHeight w:val="227"/>
        </w:trPr>
        <w:tc>
          <w:tcPr>
            <w:tcW w:w="1569" w:type="dxa"/>
            <w:tcBorders>
              <w:top w:val="single" w:sz="4" w:space="0" w:color="auto"/>
            </w:tcBorders>
          </w:tcPr>
          <w:p w14:paraId="1170EA52" w14:textId="1DF5C7E0" w:rsidR="001B4757" w:rsidRPr="00042BE1" w:rsidRDefault="001B4757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CLAUSULA SEPTIMA – OBLIGACIONES DEL MUNICIPIO DE QUIPILE</w:t>
            </w:r>
          </w:p>
        </w:tc>
        <w:tc>
          <w:tcPr>
            <w:tcW w:w="4274" w:type="dxa"/>
            <w:tcBorders>
              <w:top w:val="single" w:sz="4" w:space="0" w:color="auto"/>
            </w:tcBorders>
          </w:tcPr>
          <w:p w14:paraId="33D9F4B3" w14:textId="7E76FEEA" w:rsidR="001B4757" w:rsidRDefault="001B4757" w:rsidP="00630C71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G</w:t>
            </w:r>
            <w:r w:rsidRPr="001B4757">
              <w:rPr>
                <w:rFonts w:cs="Arial"/>
                <w:sz w:val="18"/>
                <w:szCs w:val="18"/>
              </w:rPr>
              <w:t xml:space="preserve">irar al fondo </w:t>
            </w:r>
            <w:r>
              <w:rPr>
                <w:rFonts w:cs="Arial"/>
                <w:sz w:val="18"/>
                <w:szCs w:val="18"/>
              </w:rPr>
              <w:t>en</w:t>
            </w:r>
            <w:r w:rsidRPr="001B4757">
              <w:rPr>
                <w:rFonts w:cs="Arial"/>
                <w:sz w:val="18"/>
                <w:szCs w:val="18"/>
              </w:rPr>
              <w:t xml:space="preserve"> administración denominado </w:t>
            </w:r>
            <w:r w:rsidRPr="001B4757">
              <w:rPr>
                <w:rFonts w:cs="Arial"/>
                <w:b/>
                <w:bCs/>
                <w:sz w:val="18"/>
                <w:szCs w:val="18"/>
              </w:rPr>
              <w:t>FONDO DE ADMINISTRACIÓN ACCESS</w:t>
            </w:r>
            <w:r w:rsidRPr="001B4757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No.</w:t>
            </w:r>
            <w:r w:rsidRPr="001B4757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412 de</w:t>
            </w:r>
            <w:r w:rsidRPr="001B4757">
              <w:rPr>
                <w:rFonts w:cs="Arial"/>
                <w:sz w:val="18"/>
                <w:szCs w:val="18"/>
              </w:rPr>
              <w:t xml:space="preserve"> 2004, los recursos señalados en la cláusula cuarta del presente documento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3D3D213" w14:textId="77777777" w:rsidR="001B4757" w:rsidRDefault="001B4757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1316540E" w14:textId="77777777" w:rsidR="001B4757" w:rsidRDefault="001B4757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4B8D579C" w14:textId="487B7D48" w:rsidR="001B4757" w:rsidRPr="00042BE1" w:rsidRDefault="001B4757" w:rsidP="0649089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EE2524" w14:textId="77777777" w:rsidR="001B4757" w:rsidRDefault="001B4757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0BE33573" w14:textId="77777777" w:rsidR="001B4757" w:rsidRDefault="001B4757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0866DAAF" w14:textId="07E43D89" w:rsidR="001B4757" w:rsidRPr="00042BE1" w:rsidRDefault="001B4757" w:rsidP="0649089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1ADFB9CB" w14:textId="77777777" w:rsidR="001B4757" w:rsidRDefault="001B4757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307693C3" w14:textId="77777777" w:rsidR="001B4757" w:rsidRDefault="001B4757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6CE02B56" w14:textId="75ECF47E" w:rsidR="001B4757" w:rsidRPr="00042BE1" w:rsidRDefault="001B4757" w:rsidP="0649089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100%</w:t>
            </w:r>
          </w:p>
        </w:tc>
      </w:tr>
    </w:tbl>
    <w:p w14:paraId="63596617" w14:textId="77777777" w:rsidR="00CE6EF6" w:rsidRDefault="00CE6EF6" w:rsidP="63FC5180">
      <w:pPr>
        <w:jc w:val="both"/>
        <w:rPr>
          <w:rFonts w:cs="Arial"/>
          <w:b/>
          <w:bCs/>
          <w:sz w:val="16"/>
          <w:szCs w:val="16"/>
        </w:rPr>
      </w:pPr>
    </w:p>
    <w:p w14:paraId="01367B39" w14:textId="50C5C681" w:rsidR="63FC5180" w:rsidRDefault="63FC5180" w:rsidP="63FC5180">
      <w:pPr>
        <w:jc w:val="both"/>
        <w:rPr>
          <w:rFonts w:cs="Arial"/>
          <w:b/>
          <w:bCs/>
          <w:sz w:val="16"/>
          <w:szCs w:val="16"/>
        </w:rPr>
      </w:pPr>
    </w:p>
    <w:p w14:paraId="36F23078" w14:textId="3B7BB877" w:rsidR="63FC5180" w:rsidRDefault="63FC5180" w:rsidP="63FC5180">
      <w:pPr>
        <w:jc w:val="both"/>
        <w:rPr>
          <w:rFonts w:cs="Arial"/>
          <w:b/>
          <w:bCs/>
          <w:sz w:val="16"/>
          <w:szCs w:val="16"/>
        </w:rPr>
      </w:pPr>
    </w:p>
    <w:p w14:paraId="6C22F63B" w14:textId="2B85E389" w:rsidR="63FC5180" w:rsidRDefault="63FC5180" w:rsidP="63FC5180">
      <w:pPr>
        <w:jc w:val="both"/>
        <w:rPr>
          <w:rFonts w:cs="Arial"/>
          <w:b/>
          <w:bCs/>
          <w:sz w:val="16"/>
          <w:szCs w:val="16"/>
        </w:rPr>
      </w:pPr>
    </w:p>
    <w:p w14:paraId="272F0DDA" w14:textId="206D8DE7" w:rsidR="63FC5180" w:rsidRDefault="63FC5180" w:rsidP="63FC5180">
      <w:pPr>
        <w:jc w:val="both"/>
        <w:rPr>
          <w:rFonts w:cs="Arial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4304"/>
        <w:gridCol w:w="1281"/>
        <w:gridCol w:w="1424"/>
        <w:gridCol w:w="855"/>
      </w:tblGrid>
      <w:tr w:rsidR="06490897" w14:paraId="217D5D2E" w14:textId="77777777" w:rsidTr="0D3F83E8">
        <w:trPr>
          <w:trHeight w:val="1350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55617" w14:textId="6BAE16C4" w:rsidR="06490897" w:rsidRDefault="06490897" w:rsidP="06490897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14:paraId="7B9CD686" w14:textId="5BFBC784" w:rsidR="06490897" w:rsidRDefault="06490897" w:rsidP="06490897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14:paraId="4DFC8974" w14:textId="185A4A4A" w:rsidR="06490897" w:rsidRDefault="7B814B26" w:rsidP="63FC5180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63FC5180">
              <w:rPr>
                <w:rFonts w:cs="Arial"/>
                <w:b/>
                <w:bCs/>
                <w:sz w:val="16"/>
                <w:szCs w:val="16"/>
              </w:rPr>
              <w:t>NUMERO DE LA OBLIGACIÓN</w:t>
            </w:r>
          </w:p>
        </w:tc>
        <w:tc>
          <w:tcPr>
            <w:tcW w:w="4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81596" w14:textId="77777777" w:rsidR="06490897" w:rsidRDefault="06490897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6490897">
              <w:rPr>
                <w:rFonts w:cs="Arial"/>
                <w:b/>
                <w:bCs/>
                <w:sz w:val="16"/>
                <w:szCs w:val="16"/>
              </w:rPr>
              <w:t>OBLIGACIÓN ESPECIFICAS</w:t>
            </w:r>
          </w:p>
          <w:p w14:paraId="3B11F65D" w14:textId="77777777" w:rsidR="06490897" w:rsidRDefault="06490897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6490897">
              <w:rPr>
                <w:rFonts w:cs="Arial"/>
                <w:b/>
                <w:bCs/>
                <w:sz w:val="16"/>
                <w:szCs w:val="16"/>
              </w:rPr>
              <w:t>(Relacionar obligaciones pactadas en el Contrato)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5CB1" w14:textId="6D10A49E" w:rsidR="06490897" w:rsidRDefault="06490897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6490897">
              <w:rPr>
                <w:rFonts w:cs="Arial"/>
                <w:b/>
                <w:bCs/>
                <w:sz w:val="16"/>
                <w:szCs w:val="16"/>
              </w:rPr>
              <w:t>ESTADO DE CUMPLIMIENTO DURANTE LA EJECUCIÓN TOTAL DEL CONTRATO</w:t>
            </w:r>
          </w:p>
        </w:tc>
      </w:tr>
      <w:tr w:rsidR="06490897" w14:paraId="4AD2952B" w14:textId="77777777" w:rsidTr="0D3F83E8">
        <w:trPr>
          <w:trHeight w:val="560"/>
        </w:trPr>
        <w:tc>
          <w:tcPr>
            <w:tcW w:w="1530" w:type="dxa"/>
            <w:vMerge/>
          </w:tcPr>
          <w:p w14:paraId="31BE5C45" w14:textId="77777777" w:rsidR="00E273CD" w:rsidRDefault="00E273CD"/>
        </w:tc>
        <w:tc>
          <w:tcPr>
            <w:tcW w:w="4304" w:type="dxa"/>
            <w:vMerge/>
          </w:tcPr>
          <w:p w14:paraId="3648A5AE" w14:textId="77777777" w:rsidR="00E273CD" w:rsidRDefault="00E273CD"/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6C2B" w14:textId="77777777" w:rsidR="06490897" w:rsidRDefault="06490897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6490897">
              <w:rPr>
                <w:rFonts w:cs="Arial"/>
                <w:b/>
                <w:bCs/>
                <w:sz w:val="16"/>
                <w:szCs w:val="16"/>
              </w:rPr>
              <w:t>Actividad desarrollada</w:t>
            </w:r>
          </w:p>
          <w:p w14:paraId="1824FC56" w14:textId="07D871C2" w:rsidR="06490897" w:rsidRDefault="06490897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6490897">
              <w:rPr>
                <w:rFonts w:cs="Arial"/>
                <w:b/>
                <w:bCs/>
                <w:sz w:val="16"/>
                <w:szCs w:val="16"/>
              </w:rPr>
              <w:t>(SI / NO)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F84D" w14:textId="641E41C2" w:rsidR="06490897" w:rsidRDefault="06490897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6490897">
              <w:rPr>
                <w:rFonts w:cs="Arial"/>
                <w:b/>
                <w:bCs/>
                <w:sz w:val="16"/>
                <w:szCs w:val="16"/>
              </w:rPr>
              <w:t>Producto o entregable recibido</w:t>
            </w:r>
          </w:p>
          <w:p w14:paraId="20DB4991" w14:textId="22512FA6" w:rsidR="06490897" w:rsidRDefault="06490897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6490897">
              <w:rPr>
                <w:rFonts w:cs="Arial"/>
                <w:b/>
                <w:bCs/>
                <w:sz w:val="16"/>
                <w:szCs w:val="16"/>
              </w:rPr>
              <w:t>(SI / NO / N/A)</w:t>
            </w:r>
          </w:p>
          <w:p w14:paraId="5394D08F" w14:textId="5BF0166D" w:rsidR="06490897" w:rsidRDefault="06490897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0FD4" w14:textId="77777777" w:rsidR="06490897" w:rsidRDefault="06490897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6490897">
              <w:rPr>
                <w:rFonts w:cs="Arial"/>
                <w:b/>
                <w:bCs/>
                <w:sz w:val="16"/>
                <w:szCs w:val="16"/>
              </w:rPr>
              <w:t>% de Avance</w:t>
            </w:r>
          </w:p>
        </w:tc>
      </w:tr>
      <w:tr w:rsidR="008D76AF" w14:paraId="62EAB04F" w14:textId="77777777" w:rsidTr="00F936E3">
        <w:trPr>
          <w:trHeight w:val="236"/>
        </w:trPr>
        <w:tc>
          <w:tcPr>
            <w:tcW w:w="1530" w:type="dxa"/>
          </w:tcPr>
          <w:p w14:paraId="1DAB1F15" w14:textId="77777777" w:rsidR="008D76AF" w:rsidRDefault="008D76AF"/>
        </w:tc>
        <w:tc>
          <w:tcPr>
            <w:tcW w:w="4304" w:type="dxa"/>
          </w:tcPr>
          <w:p w14:paraId="48D42180" w14:textId="60DE81DF" w:rsidR="008D76AF" w:rsidRDefault="00EF21F3">
            <w:r>
              <w:rPr>
                <w:color w:val="EE0000"/>
              </w:rPr>
              <w:t xml:space="preserve">            </w:t>
            </w:r>
            <w:r w:rsidR="00F936E3" w:rsidRPr="00F936E3">
              <w:rPr>
                <w:color w:val="EE0000"/>
              </w:rPr>
              <w:t xml:space="preserve">Obligaciones del ICETEX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002C" w14:textId="77777777" w:rsidR="008D76AF" w:rsidRPr="06490897" w:rsidRDefault="008D76AF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5534" w14:textId="77777777" w:rsidR="008D76AF" w:rsidRPr="06490897" w:rsidRDefault="008D76AF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6EBA" w14:textId="77777777" w:rsidR="008D76AF" w:rsidRPr="06490897" w:rsidRDefault="008D76AF" w:rsidP="06490897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6490897" w14:paraId="6421EC3F" w14:textId="77777777" w:rsidTr="0D3F83E8">
        <w:trPr>
          <w:trHeight w:val="567"/>
        </w:trPr>
        <w:tc>
          <w:tcPr>
            <w:tcW w:w="1530" w:type="dxa"/>
            <w:tcBorders>
              <w:top w:val="single" w:sz="4" w:space="0" w:color="auto"/>
            </w:tcBorders>
          </w:tcPr>
          <w:p w14:paraId="6AED887D" w14:textId="3386F310" w:rsidR="63FC5180" w:rsidRDefault="63FC5180" w:rsidP="63FC518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14:paraId="2E51E0B6" w14:textId="181FB984" w:rsidR="06490897" w:rsidRDefault="06490897" w:rsidP="788BB00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788BB005">
              <w:rPr>
                <w:rFonts w:cs="Arial"/>
                <w:b/>
                <w:bCs/>
                <w:sz w:val="16"/>
                <w:szCs w:val="16"/>
              </w:rPr>
              <w:t xml:space="preserve">CLAUSULA </w:t>
            </w:r>
            <w:r w:rsidR="001B4757">
              <w:rPr>
                <w:rFonts w:cs="Arial"/>
                <w:b/>
                <w:bCs/>
                <w:sz w:val="16"/>
                <w:szCs w:val="16"/>
              </w:rPr>
              <w:t>SEPTIMA</w:t>
            </w:r>
            <w:r w:rsidRPr="788BB005">
              <w:rPr>
                <w:rFonts w:cs="Arial"/>
                <w:b/>
                <w:bCs/>
                <w:sz w:val="16"/>
                <w:szCs w:val="16"/>
              </w:rPr>
              <w:t xml:space="preserve"> – OBLIGACIONES DE </w:t>
            </w:r>
            <w:r w:rsidR="001B4757">
              <w:rPr>
                <w:rFonts w:cs="Arial"/>
                <w:b/>
                <w:bCs/>
                <w:sz w:val="16"/>
                <w:szCs w:val="16"/>
              </w:rPr>
              <w:t>ICETEX</w:t>
            </w:r>
          </w:p>
        </w:tc>
        <w:tc>
          <w:tcPr>
            <w:tcW w:w="4304" w:type="dxa"/>
            <w:tcBorders>
              <w:top w:val="single" w:sz="4" w:space="0" w:color="auto"/>
            </w:tcBorders>
            <w:vAlign w:val="center"/>
          </w:tcPr>
          <w:p w14:paraId="3B3A8F1C" w14:textId="68ED9F03" w:rsidR="5B8344E7" w:rsidRPr="001B4757" w:rsidRDefault="001B4757" w:rsidP="00630C71">
            <w:pPr>
              <w:pStyle w:val="Prrafodelista"/>
              <w:numPr>
                <w:ilvl w:val="0"/>
                <w:numId w:val="5"/>
              </w:numPr>
              <w:jc w:val="both"/>
              <w:rPr>
                <w:rFonts w:eastAsia="Batang" w:cs="Arial"/>
                <w:noProof/>
                <w:sz w:val="18"/>
                <w:szCs w:val="18"/>
              </w:rPr>
            </w:pPr>
            <w:r>
              <w:rPr>
                <w:rFonts w:eastAsia="Batang" w:cs="Arial"/>
                <w:noProof/>
                <w:sz w:val="18"/>
                <w:szCs w:val="18"/>
              </w:rPr>
              <w:t>Destinar</w:t>
            </w:r>
            <w:r w:rsidRPr="001B4757">
              <w:rPr>
                <w:rFonts w:eastAsia="Batang" w:cs="Arial"/>
                <w:noProof/>
                <w:sz w:val="18"/>
                <w:szCs w:val="18"/>
              </w:rPr>
              <w:t xml:space="preserve"> los recursos aportados por el </w:t>
            </w:r>
            <w:r w:rsidRPr="001B4757">
              <w:rPr>
                <w:rFonts w:eastAsia="Batang" w:cs="Arial"/>
                <w:b/>
                <w:bCs/>
                <w:noProof/>
                <w:sz w:val="18"/>
                <w:szCs w:val="18"/>
              </w:rPr>
              <w:t>MUNICIPIO</w:t>
            </w:r>
            <w:r w:rsidRPr="001B4757">
              <w:rPr>
                <w:rFonts w:eastAsia="Batang" w:cs="Arial"/>
                <w:noProof/>
                <w:sz w:val="18"/>
                <w:szCs w:val="18"/>
              </w:rPr>
              <w:t xml:space="preserve"> para otorgar créditos a los estudiantes oriundos del </w:t>
            </w:r>
            <w:r>
              <w:rPr>
                <w:rFonts w:eastAsia="Batang" w:cs="Arial"/>
                <w:noProof/>
                <w:sz w:val="18"/>
                <w:szCs w:val="18"/>
              </w:rPr>
              <w:t>M</w:t>
            </w:r>
            <w:r w:rsidRPr="001B4757">
              <w:rPr>
                <w:rFonts w:eastAsia="Batang" w:cs="Arial"/>
                <w:noProof/>
                <w:sz w:val="18"/>
                <w:szCs w:val="18"/>
              </w:rPr>
              <w:t xml:space="preserve">unicipio de </w:t>
            </w:r>
            <w:r w:rsidRPr="001B4757">
              <w:rPr>
                <w:rFonts w:eastAsia="Batang" w:cs="Arial"/>
                <w:b/>
                <w:bCs/>
                <w:noProof/>
                <w:sz w:val="18"/>
                <w:szCs w:val="18"/>
              </w:rPr>
              <w:t>QUIPILE</w:t>
            </w:r>
            <w:r w:rsidRPr="001B4757">
              <w:rPr>
                <w:rFonts w:eastAsia="Batang" w:cs="Arial"/>
                <w:noProof/>
                <w:sz w:val="18"/>
                <w:szCs w:val="18"/>
              </w:rPr>
              <w:t xml:space="preserve">, de acuerdo con el reglamento de crédito de </w:t>
            </w:r>
            <w:r w:rsidRPr="001B4757">
              <w:rPr>
                <w:rFonts w:eastAsia="Batang" w:cs="Arial"/>
                <w:b/>
                <w:bCs/>
                <w:noProof/>
                <w:sz w:val="18"/>
                <w:szCs w:val="18"/>
              </w:rPr>
              <w:t>ICETEX</w:t>
            </w:r>
            <w:r w:rsidRPr="001B4757">
              <w:rPr>
                <w:rFonts w:eastAsia="Batang" w:cs="Arial"/>
                <w:noProof/>
                <w:sz w:val="18"/>
                <w:szCs w:val="18"/>
              </w:rPr>
              <w:t xml:space="preserve"> y con el </w:t>
            </w:r>
            <w:r>
              <w:rPr>
                <w:rFonts w:eastAsia="Batang" w:cs="Arial"/>
                <w:noProof/>
                <w:sz w:val="18"/>
                <w:szCs w:val="18"/>
              </w:rPr>
              <w:t>R</w:t>
            </w:r>
            <w:r w:rsidRPr="001B4757">
              <w:rPr>
                <w:rFonts w:eastAsia="Batang" w:cs="Arial"/>
                <w:noProof/>
                <w:sz w:val="18"/>
                <w:szCs w:val="18"/>
              </w:rPr>
              <w:t xml:space="preserve">eglamento </w:t>
            </w:r>
            <w:r>
              <w:rPr>
                <w:rFonts w:eastAsia="Batang" w:cs="Arial"/>
                <w:noProof/>
                <w:sz w:val="18"/>
                <w:szCs w:val="18"/>
              </w:rPr>
              <w:t>O</w:t>
            </w:r>
            <w:r w:rsidRPr="001B4757">
              <w:rPr>
                <w:rFonts w:eastAsia="Batang" w:cs="Arial"/>
                <w:noProof/>
                <w:sz w:val="18"/>
                <w:szCs w:val="18"/>
              </w:rPr>
              <w:t xml:space="preserve">perativo del </w:t>
            </w:r>
            <w:r w:rsidRPr="001B4757">
              <w:rPr>
                <w:rFonts w:eastAsia="Batang" w:cs="Arial"/>
                <w:b/>
                <w:bCs/>
                <w:noProof/>
                <w:sz w:val="18"/>
                <w:szCs w:val="18"/>
              </w:rPr>
              <w:t>FONDO EN ADMINISTRACIÓN ACCES</w:t>
            </w:r>
            <w:r w:rsidRPr="001B4757">
              <w:rPr>
                <w:rFonts w:eastAsia="Batang" w:cs="Arial"/>
                <w:noProof/>
                <w:sz w:val="18"/>
                <w:szCs w:val="18"/>
              </w:rPr>
              <w:t xml:space="preserve"> </w:t>
            </w:r>
            <w:r>
              <w:rPr>
                <w:rFonts w:eastAsia="Batang" w:cs="Arial"/>
                <w:noProof/>
                <w:sz w:val="18"/>
                <w:szCs w:val="18"/>
              </w:rPr>
              <w:t>No. 4</w:t>
            </w:r>
            <w:r w:rsidRPr="001B4757">
              <w:rPr>
                <w:rFonts w:eastAsia="Batang" w:cs="Arial"/>
                <w:noProof/>
                <w:sz w:val="18"/>
                <w:szCs w:val="18"/>
              </w:rPr>
              <w:t>12 de 2004</w:t>
            </w: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7B6574C4" w14:textId="053A4B47" w:rsidR="06490897" w:rsidRDefault="06490897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2B5A3548" w14:textId="074EABD7" w:rsidR="06490897" w:rsidRDefault="06490897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30064D6" w14:textId="42A61AB1" w:rsidR="06490897" w:rsidRDefault="06490897" w:rsidP="06490897">
            <w:pPr>
              <w:jc w:val="center"/>
              <w:rPr>
                <w:rFonts w:cs="Arial"/>
                <w:sz w:val="16"/>
                <w:szCs w:val="16"/>
              </w:rPr>
            </w:pPr>
            <w:r w:rsidRPr="06490897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6831B7B1" w14:textId="2C15BAA7" w:rsidR="06490897" w:rsidRDefault="06490897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32D3D0D" w14:textId="112C4894" w:rsidR="06490897" w:rsidRDefault="06490897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385D47FA" w14:textId="4E9423DB" w:rsidR="06490897" w:rsidRDefault="06490897" w:rsidP="06490897">
            <w:pPr>
              <w:jc w:val="center"/>
              <w:rPr>
                <w:rFonts w:cs="Arial"/>
                <w:sz w:val="16"/>
                <w:szCs w:val="16"/>
              </w:rPr>
            </w:pPr>
            <w:r w:rsidRPr="06490897">
              <w:rPr>
                <w:rFonts w:cs="Arial"/>
                <w:sz w:val="16"/>
                <w:szCs w:val="16"/>
              </w:rPr>
              <w:t>SI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2C85FB44" w14:textId="1FD79D8B" w:rsidR="06490897" w:rsidRDefault="06490897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704C7595" w14:textId="166590A1" w:rsidR="06490897" w:rsidRDefault="06490897" w:rsidP="06490897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0786BF78" w14:textId="1C905015" w:rsidR="06490897" w:rsidRDefault="06490897" w:rsidP="06490897">
            <w:pPr>
              <w:jc w:val="center"/>
              <w:rPr>
                <w:rFonts w:cs="Arial"/>
                <w:sz w:val="16"/>
                <w:szCs w:val="16"/>
              </w:rPr>
            </w:pPr>
            <w:r w:rsidRPr="06490897">
              <w:rPr>
                <w:rFonts w:cs="Arial"/>
                <w:sz w:val="16"/>
                <w:szCs w:val="16"/>
              </w:rPr>
              <w:t>100%</w:t>
            </w:r>
          </w:p>
        </w:tc>
      </w:tr>
    </w:tbl>
    <w:p w14:paraId="551347C1" w14:textId="45E20D4F" w:rsidR="06490897" w:rsidRDefault="06490897" w:rsidP="06490897">
      <w:pPr>
        <w:jc w:val="both"/>
        <w:rPr>
          <w:rFonts w:cs="Arial"/>
          <w:b/>
          <w:bCs/>
        </w:rPr>
      </w:pPr>
    </w:p>
    <w:p w14:paraId="0176AA71" w14:textId="02299395" w:rsidR="06490897" w:rsidRDefault="06490897" w:rsidP="06490897">
      <w:pPr>
        <w:jc w:val="both"/>
        <w:rPr>
          <w:rFonts w:cs="Arial"/>
          <w:b/>
          <w:bCs/>
        </w:rPr>
      </w:pPr>
    </w:p>
    <w:p w14:paraId="147BEFB0" w14:textId="77777777" w:rsidR="004D61EB" w:rsidRPr="00AA4794" w:rsidRDefault="004D61EB" w:rsidP="004D61EB">
      <w:pPr>
        <w:jc w:val="both"/>
        <w:rPr>
          <w:rFonts w:cs="Arial"/>
          <w:bCs/>
        </w:rPr>
      </w:pPr>
      <w:r w:rsidRPr="00AA4794">
        <w:rPr>
          <w:rFonts w:cs="Arial"/>
          <w:b/>
        </w:rPr>
        <w:t xml:space="preserve">Persona jurídica: </w:t>
      </w:r>
      <w:r w:rsidRPr="00AA4794">
        <w:rPr>
          <w:rFonts w:cs="Arial"/>
          <w:bCs/>
        </w:rPr>
        <w:t xml:space="preserve">Adjunta Informe de actividades y soportes: SI  </w:t>
      </w:r>
      <w:sdt>
        <w:sdtPr>
          <w:rPr>
            <w:rFonts w:cs="Arial"/>
            <w:bCs/>
          </w:rPr>
          <w:id w:val="1786615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A4794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Pr="00AA4794">
        <w:rPr>
          <w:rFonts w:cs="Arial"/>
          <w:bCs/>
        </w:rPr>
        <w:t xml:space="preserve">    NO </w:t>
      </w:r>
      <w:sdt>
        <w:sdtPr>
          <w:rPr>
            <w:rFonts w:cs="Arial"/>
            <w:bCs/>
          </w:rPr>
          <w:id w:val="531460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A4794">
            <w:rPr>
              <w:rFonts w:ascii="Segoe UI Symbol" w:eastAsia="MS Gothic" w:hAnsi="Segoe UI Symbol" w:cs="Segoe UI Symbol"/>
              <w:bCs/>
            </w:rPr>
            <w:t>☐</w:t>
          </w:r>
        </w:sdtContent>
      </w:sdt>
    </w:p>
    <w:p w14:paraId="621E0D0B" w14:textId="77777777" w:rsidR="004D61EB" w:rsidRPr="00042BE1" w:rsidRDefault="004D61EB" w:rsidP="00F145CD">
      <w:pPr>
        <w:jc w:val="both"/>
        <w:rPr>
          <w:rFonts w:cs="Arial"/>
          <w:b/>
          <w:sz w:val="16"/>
          <w:szCs w:val="16"/>
        </w:rPr>
      </w:pPr>
    </w:p>
    <w:p w14:paraId="3FE792B5" w14:textId="21868B9E" w:rsidR="001D321B" w:rsidRPr="001D321B" w:rsidRDefault="00975E8D" w:rsidP="00630C71">
      <w:pPr>
        <w:pStyle w:val="Prrafodelista"/>
        <w:numPr>
          <w:ilvl w:val="0"/>
          <w:numId w:val="3"/>
        </w:numPr>
        <w:jc w:val="both"/>
        <w:rPr>
          <w:rFonts w:cs="Arial"/>
          <w:sz w:val="16"/>
          <w:szCs w:val="16"/>
        </w:rPr>
      </w:pPr>
      <w:r w:rsidRPr="00DB21D7">
        <w:rPr>
          <w:rFonts w:cs="Arial"/>
          <w:b/>
          <w:sz w:val="18"/>
          <w:szCs w:val="18"/>
        </w:rPr>
        <w:t>RELACIÓN DE PAGOS A LA SEGURIDAD SOCIAL O CERTIFICACIÓN DE APORTES PARAFISCALES</w:t>
      </w:r>
      <w:r w:rsidR="001D321B" w:rsidRPr="00DB21D7">
        <w:rPr>
          <w:rFonts w:cs="Arial"/>
          <w:b/>
          <w:sz w:val="18"/>
          <w:szCs w:val="18"/>
        </w:rPr>
        <w:t xml:space="preserve"> </w:t>
      </w:r>
      <w:r w:rsidR="00735F41" w:rsidRPr="00DB21D7">
        <w:rPr>
          <w:rFonts w:cs="Arial"/>
          <w:b/>
          <w:sz w:val="18"/>
          <w:szCs w:val="18"/>
        </w:rPr>
        <w:t>DURANTE TODA LA VIGENCIA</w:t>
      </w:r>
      <w:r w:rsidR="00735F41">
        <w:rPr>
          <w:rFonts w:cs="Arial"/>
          <w:b/>
          <w:sz w:val="18"/>
          <w:szCs w:val="18"/>
        </w:rPr>
        <w:t xml:space="preserve"> </w:t>
      </w:r>
      <w:r w:rsidR="001D321B" w:rsidRPr="00F52358">
        <w:rPr>
          <w:rFonts w:cs="Arial"/>
          <w:bCs/>
          <w:sz w:val="18"/>
          <w:szCs w:val="18"/>
        </w:rPr>
        <w:t>(</w:t>
      </w:r>
      <w:r w:rsidR="001D321B" w:rsidRPr="001D321B">
        <w:rPr>
          <w:rFonts w:cs="Arial"/>
          <w:sz w:val="16"/>
          <w:szCs w:val="16"/>
        </w:rPr>
        <w:t>Diligenciar el siguiente apartado únicamente para Persona Natural</w:t>
      </w:r>
      <w:r w:rsidR="001D321B">
        <w:rPr>
          <w:rFonts w:cs="Arial"/>
          <w:sz w:val="16"/>
          <w:szCs w:val="16"/>
        </w:rPr>
        <w:t>)</w:t>
      </w:r>
    </w:p>
    <w:p w14:paraId="31F3FAC1" w14:textId="77777777" w:rsidR="001D321B" w:rsidRDefault="001D321B" w:rsidP="001D321B">
      <w:pPr>
        <w:jc w:val="both"/>
        <w:rPr>
          <w:rFonts w:cs="Arial"/>
          <w:i/>
          <w:sz w:val="16"/>
          <w:szCs w:val="16"/>
        </w:rPr>
      </w:pPr>
    </w:p>
    <w:p w14:paraId="77E77F26" w14:textId="7CCEA1C3" w:rsidR="001D321B" w:rsidRPr="005A12EC" w:rsidRDefault="001D321B" w:rsidP="001D321B">
      <w:pPr>
        <w:jc w:val="both"/>
        <w:rPr>
          <w:rFonts w:cs="Arial"/>
          <w:lang w:val="es"/>
        </w:rPr>
      </w:pPr>
      <w:r w:rsidRPr="005A12EC">
        <w:rPr>
          <w:rFonts w:cs="Arial"/>
          <w:lang w:val="es"/>
        </w:rPr>
        <w:t xml:space="preserve">Para los fines del presente, </w:t>
      </w:r>
      <w:r w:rsidR="00DB21D7">
        <w:rPr>
          <w:rFonts w:cs="Arial"/>
          <w:lang w:val="es"/>
        </w:rPr>
        <w:t>el</w:t>
      </w:r>
      <w:r w:rsidRPr="005A12EC">
        <w:rPr>
          <w:rFonts w:cs="Arial"/>
          <w:lang w:val="es"/>
        </w:rPr>
        <w:t xml:space="preserve"> contratista entregó el soporte de pago a la Seguridad Social emitido por el operador XXX, donde indica que ha cumplido con la obligación de pago de los aportes al sistema de </w:t>
      </w:r>
      <w:r w:rsidRPr="005A12EC">
        <w:rPr>
          <w:rFonts w:cs="Arial"/>
          <w:lang w:val="es"/>
        </w:rPr>
        <w:lastRenderedPageBreak/>
        <w:t>seguridad social (pensión, salud y ARL), según lo señalado en el artículo 50 de la Ley 789 de 2002 y el artículo 1° de la Ley 828 de 2003, cuyos pagos se ajustan a los porcentajes establecidos, así:</w:t>
      </w:r>
    </w:p>
    <w:p w14:paraId="0705C820" w14:textId="77777777" w:rsidR="001D321B" w:rsidRDefault="001D321B" w:rsidP="001D321B">
      <w:pPr>
        <w:jc w:val="both"/>
        <w:rPr>
          <w:rFonts w:ascii="Arial Nova Light" w:hAnsi="Arial Nova Light"/>
          <w:lang w:val="e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878"/>
        <w:gridCol w:w="1879"/>
        <w:gridCol w:w="1879"/>
        <w:gridCol w:w="1879"/>
        <w:gridCol w:w="1879"/>
      </w:tblGrid>
      <w:tr w:rsidR="001D321B" w14:paraId="70F59DC7" w14:textId="77777777" w:rsidTr="63FC5180">
        <w:tc>
          <w:tcPr>
            <w:tcW w:w="1000" w:type="pct"/>
          </w:tcPr>
          <w:p w14:paraId="03DB15B9" w14:textId="77777777" w:rsidR="001D321B" w:rsidRPr="005A12EC" w:rsidRDefault="001D321B" w:rsidP="00ED622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Mes y año</w:t>
            </w:r>
          </w:p>
        </w:tc>
        <w:tc>
          <w:tcPr>
            <w:tcW w:w="1000" w:type="pct"/>
          </w:tcPr>
          <w:p w14:paraId="06DD0020" w14:textId="77777777" w:rsidR="001D321B" w:rsidRPr="005A12EC" w:rsidRDefault="001D321B" w:rsidP="00ED622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Número de planilla</w:t>
            </w:r>
          </w:p>
        </w:tc>
        <w:tc>
          <w:tcPr>
            <w:tcW w:w="1000" w:type="pct"/>
          </w:tcPr>
          <w:p w14:paraId="675A7BA7" w14:textId="77777777" w:rsidR="001D321B" w:rsidRPr="005A12EC" w:rsidRDefault="001D321B" w:rsidP="00ED622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Salud</w:t>
            </w:r>
          </w:p>
        </w:tc>
        <w:tc>
          <w:tcPr>
            <w:tcW w:w="1000" w:type="pct"/>
          </w:tcPr>
          <w:p w14:paraId="1546A012" w14:textId="77777777" w:rsidR="001D321B" w:rsidRPr="005A12EC" w:rsidRDefault="001D321B" w:rsidP="00ED622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Pensión</w:t>
            </w:r>
          </w:p>
        </w:tc>
        <w:tc>
          <w:tcPr>
            <w:tcW w:w="1000" w:type="pct"/>
          </w:tcPr>
          <w:p w14:paraId="51778351" w14:textId="77777777" w:rsidR="001D321B" w:rsidRPr="005A12EC" w:rsidRDefault="001D321B" w:rsidP="00ED6225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ARL</w:t>
            </w:r>
          </w:p>
        </w:tc>
      </w:tr>
      <w:tr w:rsidR="001D321B" w14:paraId="0988CDBF" w14:textId="77777777" w:rsidTr="63FC5180">
        <w:tc>
          <w:tcPr>
            <w:tcW w:w="1000" w:type="pct"/>
          </w:tcPr>
          <w:p w14:paraId="19B2D5F4" w14:textId="77777777" w:rsidR="001D321B" w:rsidRPr="005A12EC" w:rsidRDefault="001D321B" w:rsidP="00ED6225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14:paraId="7CC6B273" w14:textId="77777777" w:rsidR="001D321B" w:rsidRPr="005A12EC" w:rsidRDefault="001D321B" w:rsidP="00ED6225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000" w:type="pct"/>
          </w:tcPr>
          <w:p w14:paraId="6DB8EA8C" w14:textId="77777777" w:rsidR="001D321B" w:rsidRPr="005A12EC" w:rsidRDefault="001D321B" w:rsidP="00ED6225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$</w:t>
            </w:r>
          </w:p>
        </w:tc>
        <w:tc>
          <w:tcPr>
            <w:tcW w:w="1000" w:type="pct"/>
          </w:tcPr>
          <w:p w14:paraId="6A0AF7F7" w14:textId="77777777" w:rsidR="001D321B" w:rsidRPr="005A12EC" w:rsidRDefault="001D321B" w:rsidP="00ED6225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$</w:t>
            </w:r>
          </w:p>
        </w:tc>
        <w:tc>
          <w:tcPr>
            <w:tcW w:w="1000" w:type="pct"/>
          </w:tcPr>
          <w:p w14:paraId="41D7A95B" w14:textId="77777777" w:rsidR="001D321B" w:rsidRPr="005A12EC" w:rsidRDefault="001D321B" w:rsidP="00ED6225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$</w:t>
            </w:r>
          </w:p>
        </w:tc>
      </w:tr>
      <w:tr w:rsidR="001D321B" w14:paraId="2171CDE7" w14:textId="77777777" w:rsidTr="63FC5180">
        <w:tc>
          <w:tcPr>
            <w:tcW w:w="1000" w:type="pct"/>
          </w:tcPr>
          <w:p w14:paraId="6049C903" w14:textId="0950D6EA" w:rsidR="001D321B" w:rsidRPr="005A12EC" w:rsidRDefault="348AB1C5" w:rsidP="63FC518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>N/A</w:t>
            </w:r>
          </w:p>
        </w:tc>
        <w:tc>
          <w:tcPr>
            <w:tcW w:w="1000" w:type="pct"/>
          </w:tcPr>
          <w:p w14:paraId="09B173E0" w14:textId="7E276B12" w:rsidR="001D321B" w:rsidRPr="005A12EC" w:rsidRDefault="348AB1C5" w:rsidP="63FC518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>N/A</w:t>
            </w:r>
          </w:p>
        </w:tc>
        <w:tc>
          <w:tcPr>
            <w:tcW w:w="1000" w:type="pct"/>
          </w:tcPr>
          <w:p w14:paraId="77B70E8C" w14:textId="6A77528E" w:rsidR="001D321B" w:rsidRPr="005A12EC" w:rsidRDefault="348AB1C5" w:rsidP="63FC518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>N/A</w:t>
            </w:r>
          </w:p>
        </w:tc>
        <w:tc>
          <w:tcPr>
            <w:tcW w:w="1000" w:type="pct"/>
          </w:tcPr>
          <w:p w14:paraId="44B5F736" w14:textId="11F17953" w:rsidR="001D321B" w:rsidRPr="005A12EC" w:rsidRDefault="348AB1C5" w:rsidP="63FC518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>N/A</w:t>
            </w:r>
          </w:p>
        </w:tc>
        <w:tc>
          <w:tcPr>
            <w:tcW w:w="1000" w:type="pct"/>
          </w:tcPr>
          <w:p w14:paraId="13D9B141" w14:textId="3D368D44" w:rsidR="001D321B" w:rsidRPr="005A12EC" w:rsidRDefault="348AB1C5" w:rsidP="63FC5180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63FC5180">
              <w:rPr>
                <w:rFonts w:cs="Arial"/>
                <w:b/>
                <w:bCs/>
                <w:sz w:val="18"/>
                <w:szCs w:val="18"/>
              </w:rPr>
              <w:t>N/A</w:t>
            </w:r>
          </w:p>
        </w:tc>
      </w:tr>
    </w:tbl>
    <w:p w14:paraId="25F4CEBE" w14:textId="77777777" w:rsidR="001D321B" w:rsidRDefault="001D321B" w:rsidP="001D321B">
      <w:pPr>
        <w:jc w:val="both"/>
        <w:rPr>
          <w:rFonts w:cs="Arial"/>
          <w:b/>
          <w:sz w:val="16"/>
          <w:szCs w:val="16"/>
        </w:rPr>
      </w:pPr>
    </w:p>
    <w:p w14:paraId="3BAC0EDD" w14:textId="688CEED0" w:rsidR="001D321B" w:rsidRPr="00DB21D7" w:rsidRDefault="00735F41" w:rsidP="001D321B">
      <w:pPr>
        <w:jc w:val="both"/>
        <w:rPr>
          <w:rFonts w:cs="Arial"/>
          <w:bCs/>
          <w:sz w:val="16"/>
          <w:szCs w:val="16"/>
        </w:rPr>
      </w:pPr>
      <w:r>
        <w:rPr>
          <w:rFonts w:cs="Arial"/>
          <w:b/>
          <w:sz w:val="16"/>
          <w:szCs w:val="16"/>
        </w:rPr>
        <w:t xml:space="preserve">Nota: </w:t>
      </w:r>
      <w:r w:rsidR="00DB21D7" w:rsidRPr="00DB21D7">
        <w:rPr>
          <w:rFonts w:cs="Arial"/>
          <w:bCs/>
          <w:sz w:val="16"/>
          <w:szCs w:val="16"/>
        </w:rPr>
        <w:t>R</w:t>
      </w:r>
      <w:r w:rsidRPr="00DB21D7">
        <w:rPr>
          <w:rFonts w:cs="Arial"/>
          <w:bCs/>
          <w:sz w:val="16"/>
          <w:szCs w:val="16"/>
        </w:rPr>
        <w:t xml:space="preserve">elacionar todos los pagos de seguridad social, comprendidos durante la vigencia del contrato. </w:t>
      </w:r>
    </w:p>
    <w:p w14:paraId="38E6FC90" w14:textId="77777777" w:rsidR="00DB21D7" w:rsidRDefault="00DB21D7" w:rsidP="001D321B">
      <w:pPr>
        <w:jc w:val="both"/>
        <w:rPr>
          <w:rFonts w:cs="Arial"/>
          <w:b/>
          <w:sz w:val="16"/>
          <w:szCs w:val="16"/>
        </w:rPr>
      </w:pPr>
    </w:p>
    <w:p w14:paraId="0C11FB9D" w14:textId="77777777" w:rsidR="00DB21D7" w:rsidRDefault="00DB21D7" w:rsidP="001D321B">
      <w:pPr>
        <w:jc w:val="both"/>
        <w:rPr>
          <w:rFonts w:cs="Arial"/>
          <w:b/>
        </w:rPr>
      </w:pPr>
    </w:p>
    <w:p w14:paraId="52C304D5" w14:textId="79F3A70C" w:rsidR="001D321B" w:rsidRPr="005A12EC" w:rsidRDefault="001D321B" w:rsidP="001D321B">
      <w:pPr>
        <w:jc w:val="both"/>
        <w:rPr>
          <w:rFonts w:cs="Arial"/>
          <w:bCs/>
        </w:rPr>
      </w:pPr>
      <w:r w:rsidRPr="005A12EC">
        <w:rPr>
          <w:rFonts w:cs="Arial"/>
          <w:b/>
        </w:rPr>
        <w:t>Persona jurídica:</w:t>
      </w:r>
      <w:r w:rsidRPr="005A12EC">
        <w:rPr>
          <w:rFonts w:cs="Arial"/>
          <w:bCs/>
        </w:rPr>
        <w:t xml:space="preserve"> Entrega certificación de Seguridad Social y Aportes Parafiscales.  SI </w:t>
      </w:r>
      <w:sdt>
        <w:sdtPr>
          <w:rPr>
            <w:rFonts w:cs="Arial"/>
            <w:bCs/>
          </w:rPr>
          <w:id w:val="1478503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12EC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5A12EC">
        <w:rPr>
          <w:rFonts w:cs="Arial"/>
          <w:bCs/>
        </w:rPr>
        <w:t xml:space="preserve">   NO </w:t>
      </w:r>
      <w:sdt>
        <w:sdtPr>
          <w:rPr>
            <w:rFonts w:cs="Arial"/>
            <w:bCs/>
            <w:color w:val="FF0000"/>
          </w:rPr>
          <w:id w:val="-11613882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A6B74" w:rsidRPr="008C6C2C">
            <w:rPr>
              <w:rFonts w:ascii="MS Gothic" w:eastAsia="MS Gothic" w:hAnsi="MS Gothic" w:cs="Arial" w:hint="eastAsia"/>
              <w:bCs/>
              <w:color w:val="FF0000"/>
            </w:rPr>
            <w:t>☒</w:t>
          </w:r>
        </w:sdtContent>
      </w:sdt>
    </w:p>
    <w:p w14:paraId="0C6E1A79" w14:textId="77777777" w:rsidR="001D321B" w:rsidRPr="001D321B" w:rsidRDefault="001D321B" w:rsidP="001D321B">
      <w:pPr>
        <w:jc w:val="both"/>
        <w:rPr>
          <w:rFonts w:cs="Arial"/>
          <w:b/>
          <w:sz w:val="18"/>
          <w:szCs w:val="18"/>
        </w:rPr>
      </w:pPr>
    </w:p>
    <w:p w14:paraId="3C03555D" w14:textId="77777777" w:rsidR="003961E1" w:rsidRDefault="003961E1" w:rsidP="00975E8D">
      <w:pPr>
        <w:rPr>
          <w:rFonts w:cs="Arial"/>
          <w:b/>
          <w:sz w:val="16"/>
          <w:szCs w:val="16"/>
        </w:rPr>
      </w:pPr>
    </w:p>
    <w:p w14:paraId="6F1436C6" w14:textId="0C2A5539" w:rsidR="003961E1" w:rsidRPr="00DB21D7" w:rsidRDefault="00B261B4" w:rsidP="00630C71">
      <w:pPr>
        <w:pStyle w:val="Prrafodelista"/>
        <w:numPr>
          <w:ilvl w:val="0"/>
          <w:numId w:val="3"/>
        </w:numPr>
        <w:jc w:val="both"/>
        <w:rPr>
          <w:rFonts w:cs="Arial"/>
          <w:b/>
          <w:sz w:val="18"/>
          <w:szCs w:val="18"/>
        </w:rPr>
      </w:pPr>
      <w:r w:rsidRPr="00DB21D7">
        <w:rPr>
          <w:rFonts w:cs="Arial"/>
          <w:b/>
          <w:sz w:val="18"/>
          <w:szCs w:val="18"/>
        </w:rPr>
        <w:t xml:space="preserve">REPORTE DE DATOS GENERALES Y POSIBLES CONFLICTOS DE INTERÉS </w:t>
      </w:r>
      <w:r w:rsidR="00075D61" w:rsidRPr="00DB21D7">
        <w:rPr>
          <w:rFonts w:cs="Arial"/>
          <w:b/>
          <w:sz w:val="18"/>
          <w:szCs w:val="18"/>
        </w:rPr>
        <w:t>–</w:t>
      </w:r>
      <w:r w:rsidRPr="00DB21D7">
        <w:rPr>
          <w:rFonts w:cs="Arial"/>
          <w:b/>
          <w:sz w:val="18"/>
          <w:szCs w:val="18"/>
        </w:rPr>
        <w:t xml:space="preserve"> CONTRATISTA</w:t>
      </w:r>
      <w:r w:rsidR="00075D61" w:rsidRPr="00DB21D7">
        <w:rPr>
          <w:rFonts w:cs="Arial"/>
          <w:b/>
          <w:sz w:val="18"/>
          <w:szCs w:val="18"/>
        </w:rPr>
        <w:t xml:space="preserve"> PERSONA NATURAL</w:t>
      </w:r>
    </w:p>
    <w:p w14:paraId="3B1354E5" w14:textId="77777777" w:rsidR="003961E1" w:rsidRDefault="003961E1" w:rsidP="00B261B4">
      <w:pPr>
        <w:pStyle w:val="Prrafodelista"/>
        <w:jc w:val="both"/>
        <w:rPr>
          <w:rFonts w:cs="Arial"/>
          <w:b/>
          <w:sz w:val="18"/>
          <w:szCs w:val="18"/>
        </w:rPr>
      </w:pPr>
    </w:p>
    <w:p w14:paraId="5FC5D755" w14:textId="77777777" w:rsidR="00B261B4" w:rsidRPr="00B261B4" w:rsidRDefault="00B261B4" w:rsidP="00B261B4">
      <w:pPr>
        <w:pStyle w:val="Prrafodelista"/>
        <w:jc w:val="both"/>
        <w:rPr>
          <w:rFonts w:cs="Arial"/>
          <w:b/>
          <w:sz w:val="18"/>
          <w:szCs w:val="18"/>
        </w:rPr>
      </w:pPr>
    </w:p>
    <w:p w14:paraId="74694F43" w14:textId="74BA349C" w:rsidR="00DF2FD1" w:rsidRPr="00B261B4" w:rsidRDefault="001D1B0A" w:rsidP="00DF2FD1">
      <w:pPr>
        <w:pStyle w:val="Prrafodelista"/>
        <w:tabs>
          <w:tab w:val="left" w:pos="1701"/>
        </w:tabs>
        <w:ind w:left="0"/>
        <w:jc w:val="both"/>
        <w:rPr>
          <w:rFonts w:cs="Arial"/>
        </w:rPr>
      </w:pPr>
      <w:r>
        <w:rPr>
          <w:rFonts w:cs="Arial"/>
        </w:rPr>
        <w:t xml:space="preserve">En mí calidad de </w:t>
      </w:r>
      <w:r w:rsidR="00DF2FD1" w:rsidRPr="00B261B4">
        <w:rPr>
          <w:rFonts w:cs="Arial"/>
        </w:rPr>
        <w:t>CONTRATISTA, declaro bajo la gravedad de juramento que la información que consigno a la fecha en la que suscribo este documento y relaciono a continuación es real y autorizo para que el Instituto de Crédito Educativo y Estudios en el Exterior “Mariano Ospina Pérez” – ICETEX, bajo cualquier medio legal corrobore la veracidad de la misma:</w:t>
      </w:r>
    </w:p>
    <w:p w14:paraId="0712BD8C" w14:textId="77777777" w:rsidR="00DF2FD1" w:rsidRDefault="00DF2FD1" w:rsidP="00DF2FD1">
      <w:pPr>
        <w:jc w:val="both"/>
        <w:rPr>
          <w:rFonts w:cs="Arial"/>
          <w:b/>
          <w:sz w:val="16"/>
          <w:szCs w:val="16"/>
        </w:rPr>
      </w:pPr>
    </w:p>
    <w:p w14:paraId="74FE4F3D" w14:textId="77777777" w:rsidR="00DF2FD1" w:rsidRPr="00CF2A64" w:rsidRDefault="00DF2FD1" w:rsidP="00DF2FD1">
      <w:pPr>
        <w:rPr>
          <w:rFonts w:cs="Arial"/>
          <w:sz w:val="22"/>
          <w:szCs w:val="22"/>
        </w:rPr>
      </w:pPr>
    </w:p>
    <w:tbl>
      <w:tblPr>
        <w:tblStyle w:val="Tablaconcuadrcula"/>
        <w:tblW w:w="8902" w:type="dxa"/>
        <w:jc w:val="center"/>
        <w:tblLayout w:type="fixed"/>
        <w:tblLook w:val="04A0" w:firstRow="1" w:lastRow="0" w:firstColumn="1" w:lastColumn="0" w:noHBand="0" w:noVBand="1"/>
      </w:tblPr>
      <w:tblGrid>
        <w:gridCol w:w="1557"/>
        <w:gridCol w:w="423"/>
        <w:gridCol w:w="710"/>
        <w:gridCol w:w="282"/>
        <w:gridCol w:w="285"/>
        <w:gridCol w:w="562"/>
        <w:gridCol w:w="259"/>
        <w:gridCol w:w="313"/>
        <w:gridCol w:w="991"/>
        <w:gridCol w:w="413"/>
        <w:gridCol w:w="12"/>
        <w:gridCol w:w="284"/>
        <w:gridCol w:w="708"/>
        <w:gridCol w:w="852"/>
        <w:gridCol w:w="1251"/>
      </w:tblGrid>
      <w:tr w:rsidR="00DF2FD1" w:rsidRPr="00BD2058" w14:paraId="4976F15B" w14:textId="77777777" w:rsidTr="00ED6225">
        <w:trPr>
          <w:jc w:val="center"/>
        </w:trPr>
        <w:tc>
          <w:tcPr>
            <w:tcW w:w="8902" w:type="dxa"/>
            <w:gridSpan w:val="15"/>
            <w:shd w:val="clear" w:color="auto" w:fill="A6A6A6" w:themeFill="background1" w:themeFillShade="A6"/>
            <w:vAlign w:val="center"/>
          </w:tcPr>
          <w:p w14:paraId="5B32DDE1" w14:textId="77777777" w:rsidR="00DF2FD1" w:rsidRPr="00431B44" w:rsidRDefault="00DF2FD1" w:rsidP="00ED6225">
            <w:pPr>
              <w:wordWrap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205B2D">
              <w:rPr>
                <w:rFonts w:cs="Arial"/>
                <w:b/>
                <w:sz w:val="18"/>
                <w:szCs w:val="18"/>
              </w:rPr>
              <w:t>DATOS FAMILIARES</w:t>
            </w:r>
          </w:p>
        </w:tc>
      </w:tr>
      <w:tr w:rsidR="00DF2FD1" w:rsidRPr="00BD2058" w14:paraId="3536DD78" w14:textId="77777777" w:rsidTr="00ED6225">
        <w:trPr>
          <w:jc w:val="center"/>
        </w:trPr>
        <w:tc>
          <w:tcPr>
            <w:tcW w:w="1980" w:type="dxa"/>
            <w:gridSpan w:val="2"/>
            <w:shd w:val="clear" w:color="auto" w:fill="D9D9D9" w:themeFill="background1" w:themeFillShade="D9"/>
            <w:vAlign w:val="center"/>
          </w:tcPr>
          <w:p w14:paraId="73160A1F" w14:textId="77777777" w:rsidR="00DF2FD1" w:rsidRPr="00EE15FD" w:rsidRDefault="00DF2FD1" w:rsidP="00ED6225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EE15FD">
              <w:rPr>
                <w:rFonts w:cs="Arial"/>
                <w:b/>
                <w:bCs/>
                <w:sz w:val="16"/>
                <w:szCs w:val="16"/>
              </w:rPr>
              <w:t>Estado Civil:</w:t>
            </w:r>
          </w:p>
        </w:tc>
        <w:tc>
          <w:tcPr>
            <w:tcW w:w="1277" w:type="dxa"/>
            <w:gridSpan w:val="3"/>
            <w:vAlign w:val="center"/>
          </w:tcPr>
          <w:p w14:paraId="2F8F2DD7" w14:textId="77777777" w:rsidR="00DF2FD1" w:rsidRPr="00E03783" w:rsidRDefault="00DF2FD1" w:rsidP="00ED6225">
            <w:pPr>
              <w:wordWrap w:val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550" w:type="dxa"/>
            <w:gridSpan w:val="6"/>
            <w:shd w:val="clear" w:color="auto" w:fill="D9D9D9" w:themeFill="background1" w:themeFillShade="D9"/>
            <w:vAlign w:val="center"/>
          </w:tcPr>
          <w:p w14:paraId="22DE5E35" w14:textId="77777777" w:rsidR="00DF2FD1" w:rsidRPr="00BD2058" w:rsidRDefault="00DF2FD1" w:rsidP="00ED6225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 xml:space="preserve">Nombre y 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>pellidos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del c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 xml:space="preserve">ónyuge o </w:t>
            </w:r>
            <w:r>
              <w:rPr>
                <w:rFonts w:cs="Arial"/>
                <w:b/>
                <w:bCs/>
                <w:sz w:val="16"/>
                <w:szCs w:val="16"/>
              </w:rPr>
              <w:t>c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 xml:space="preserve">ompañero </w:t>
            </w:r>
            <w:r>
              <w:rPr>
                <w:rFonts w:cs="Arial"/>
                <w:b/>
                <w:bCs/>
                <w:sz w:val="16"/>
                <w:szCs w:val="16"/>
              </w:rPr>
              <w:t>p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>ermanente</w:t>
            </w:r>
          </w:p>
        </w:tc>
        <w:tc>
          <w:tcPr>
            <w:tcW w:w="3095" w:type="dxa"/>
            <w:gridSpan w:val="4"/>
            <w:vAlign w:val="center"/>
          </w:tcPr>
          <w:p w14:paraId="47D0ED92" w14:textId="77777777" w:rsidR="00DF2FD1" w:rsidRPr="00E03783" w:rsidRDefault="00DF2FD1" w:rsidP="00ED6225">
            <w:pPr>
              <w:wordWrap w:val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DF2FD1" w:rsidRPr="00BD2058" w14:paraId="242E33C3" w14:textId="77777777" w:rsidTr="00ED6225">
        <w:trPr>
          <w:trHeight w:val="279"/>
          <w:jc w:val="center"/>
        </w:trPr>
        <w:tc>
          <w:tcPr>
            <w:tcW w:w="1557" w:type="dxa"/>
            <w:shd w:val="clear" w:color="auto" w:fill="D9D9D9" w:themeFill="background1" w:themeFillShade="D9"/>
            <w:vAlign w:val="center"/>
          </w:tcPr>
          <w:p w14:paraId="14DB1FDC" w14:textId="77777777" w:rsidR="00DF2FD1" w:rsidRPr="007179D5" w:rsidRDefault="00DF2FD1" w:rsidP="00ED6225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 xml:space="preserve">No. </w:t>
            </w:r>
            <w:r>
              <w:rPr>
                <w:rFonts w:cs="Arial"/>
                <w:b/>
                <w:bCs/>
                <w:sz w:val="16"/>
                <w:szCs w:val="16"/>
              </w:rPr>
              <w:t>d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>ocumento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de identificación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700" w:type="dxa"/>
            <w:gridSpan w:val="4"/>
            <w:vAlign w:val="center"/>
          </w:tcPr>
          <w:p w14:paraId="3561F78A" w14:textId="77777777" w:rsidR="00DF2FD1" w:rsidRPr="00BD2058" w:rsidRDefault="00DF2FD1" w:rsidP="00ED622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D9D9D9" w:themeFill="background1" w:themeFillShade="D9"/>
            <w:vAlign w:val="center"/>
          </w:tcPr>
          <w:p w14:paraId="0A6240F4" w14:textId="77777777" w:rsidR="00DF2FD1" w:rsidRPr="007179D5" w:rsidRDefault="00DF2FD1" w:rsidP="00ED6225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>Dirección:</w:t>
            </w:r>
          </w:p>
        </w:tc>
        <w:tc>
          <w:tcPr>
            <w:tcW w:w="2408" w:type="dxa"/>
            <w:gridSpan w:val="5"/>
            <w:vAlign w:val="center"/>
          </w:tcPr>
          <w:p w14:paraId="76627F9E" w14:textId="77777777" w:rsidR="00DF2FD1" w:rsidRPr="00BD2058" w:rsidRDefault="00DF2FD1" w:rsidP="00ED622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14:paraId="3BC6CC55" w14:textId="77777777" w:rsidR="00DF2FD1" w:rsidRPr="007179D5" w:rsidRDefault="00DF2FD1" w:rsidP="00ED6225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>Ciudad:</w:t>
            </w:r>
          </w:p>
        </w:tc>
        <w:tc>
          <w:tcPr>
            <w:tcW w:w="1251" w:type="dxa"/>
            <w:vAlign w:val="center"/>
          </w:tcPr>
          <w:p w14:paraId="54999D23" w14:textId="77777777" w:rsidR="00DF2FD1" w:rsidRPr="00BD2058" w:rsidRDefault="00DF2FD1" w:rsidP="00ED6225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F2FD1" w:rsidRPr="00BD2058" w14:paraId="52F4E45E" w14:textId="77777777" w:rsidTr="00ED6225">
        <w:trPr>
          <w:trHeight w:val="277"/>
          <w:jc w:val="center"/>
        </w:trPr>
        <w:tc>
          <w:tcPr>
            <w:tcW w:w="1557" w:type="dxa"/>
            <w:shd w:val="clear" w:color="auto" w:fill="D9D9D9" w:themeFill="background1" w:themeFillShade="D9"/>
            <w:vAlign w:val="center"/>
          </w:tcPr>
          <w:p w14:paraId="1B8496D6" w14:textId="77777777" w:rsidR="00DF2FD1" w:rsidRPr="007179D5" w:rsidRDefault="00DF2FD1" w:rsidP="00ED6225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>Teléfono fijo:</w:t>
            </w:r>
          </w:p>
        </w:tc>
        <w:tc>
          <w:tcPr>
            <w:tcW w:w="1700" w:type="dxa"/>
            <w:gridSpan w:val="4"/>
            <w:vAlign w:val="center"/>
          </w:tcPr>
          <w:p w14:paraId="489B3ECC" w14:textId="77777777" w:rsidR="00DF2FD1" w:rsidRPr="00BD2058" w:rsidRDefault="00DF2FD1" w:rsidP="00ED622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D9D9D9" w:themeFill="background1" w:themeFillShade="D9"/>
            <w:vAlign w:val="center"/>
          </w:tcPr>
          <w:p w14:paraId="06C4F4A6" w14:textId="77777777" w:rsidR="00DF2FD1" w:rsidRPr="007179D5" w:rsidRDefault="00DF2FD1" w:rsidP="00ED6225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>Celular:</w:t>
            </w:r>
          </w:p>
        </w:tc>
        <w:tc>
          <w:tcPr>
            <w:tcW w:w="1404" w:type="dxa"/>
            <w:gridSpan w:val="2"/>
            <w:vAlign w:val="center"/>
          </w:tcPr>
          <w:p w14:paraId="4CEA444B" w14:textId="77777777" w:rsidR="00DF2FD1" w:rsidRPr="00BD2058" w:rsidRDefault="00DF2FD1" w:rsidP="00ED622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04" w:type="dxa"/>
            <w:gridSpan w:val="3"/>
            <w:shd w:val="clear" w:color="auto" w:fill="D9D9D9" w:themeFill="background1" w:themeFillShade="D9"/>
            <w:vAlign w:val="center"/>
          </w:tcPr>
          <w:p w14:paraId="524ACFBB" w14:textId="77777777" w:rsidR="00DF2FD1" w:rsidRPr="007179D5" w:rsidRDefault="00DF2FD1" w:rsidP="00ED6225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>Email:</w:t>
            </w:r>
          </w:p>
        </w:tc>
        <w:tc>
          <w:tcPr>
            <w:tcW w:w="2103" w:type="dxa"/>
            <w:gridSpan w:val="2"/>
            <w:vAlign w:val="center"/>
          </w:tcPr>
          <w:p w14:paraId="1B1014A6" w14:textId="77777777" w:rsidR="00DF2FD1" w:rsidRPr="00BD2058" w:rsidRDefault="00DF2FD1" w:rsidP="00ED6225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F2FD1" w:rsidRPr="00BD2058" w14:paraId="6D8A8171" w14:textId="77777777" w:rsidTr="00ED6225">
        <w:trPr>
          <w:trHeight w:val="290"/>
          <w:jc w:val="center"/>
        </w:trPr>
        <w:tc>
          <w:tcPr>
            <w:tcW w:w="2690" w:type="dxa"/>
            <w:gridSpan w:val="3"/>
            <w:shd w:val="clear" w:color="auto" w:fill="D9D9D9" w:themeFill="background1" w:themeFillShade="D9"/>
            <w:vAlign w:val="center"/>
          </w:tcPr>
          <w:p w14:paraId="17E9CF9B" w14:textId="77777777" w:rsidR="00DF2FD1" w:rsidRPr="007179D5" w:rsidRDefault="00DF2FD1" w:rsidP="00ED6225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 w:rsidRPr="007179D5">
              <w:rPr>
                <w:rFonts w:cs="Arial"/>
                <w:b/>
                <w:bCs/>
                <w:sz w:val="16"/>
                <w:szCs w:val="16"/>
              </w:rPr>
              <w:t>Est</w:t>
            </w:r>
            <w:r>
              <w:rPr>
                <w:rFonts w:cs="Arial"/>
                <w:b/>
                <w:bCs/>
                <w:sz w:val="16"/>
                <w:szCs w:val="16"/>
              </w:rPr>
              <w:t>á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 xml:space="preserve"> vinculado bajo cualquier modalidad a una Entidad del Estado</w:t>
            </w:r>
          </w:p>
        </w:tc>
        <w:tc>
          <w:tcPr>
            <w:tcW w:w="1388" w:type="dxa"/>
            <w:gridSpan w:val="4"/>
            <w:vAlign w:val="center"/>
          </w:tcPr>
          <w:p w14:paraId="7FCE1E88" w14:textId="77777777" w:rsidR="00DF2FD1" w:rsidRPr="002F6A50" w:rsidRDefault="00DF2FD1" w:rsidP="00ED6225">
            <w:pPr>
              <w:jc w:val="center"/>
              <w:rPr>
                <w:rFonts w:cs="Arial"/>
                <w:sz w:val="16"/>
                <w:szCs w:val="16"/>
              </w:rPr>
            </w:pPr>
            <w:r w:rsidRPr="00BD2058">
              <w:rPr>
                <w:rFonts w:cs="Arial"/>
                <w:sz w:val="16"/>
                <w:szCs w:val="16"/>
              </w:rPr>
              <w:t xml:space="preserve">SI  </w:t>
            </w:r>
            <w:sdt>
              <w:sdtPr>
                <w:rPr>
                  <w:rFonts w:cs="Arial"/>
                  <w:b/>
                  <w:szCs w:val="28"/>
                </w:rPr>
                <w:id w:val="-329679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Cs w:val="28"/>
                  </w:rPr>
                  <w:t>☐</w:t>
                </w:r>
              </w:sdtContent>
            </w:sdt>
            <w:r w:rsidRPr="00BD2058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D2058">
              <w:rPr>
                <w:rFonts w:cs="Arial"/>
                <w:sz w:val="16"/>
                <w:szCs w:val="16"/>
              </w:rPr>
              <w:t xml:space="preserve"> NO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sdt>
              <w:sdtPr>
                <w:rPr>
                  <w:rFonts w:cs="Arial"/>
                  <w:b/>
                  <w:szCs w:val="28"/>
                </w:rPr>
                <w:id w:val="411429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Cs w:val="28"/>
                  </w:rPr>
                  <w:t>☐</w:t>
                </w:r>
              </w:sdtContent>
            </w:sdt>
          </w:p>
        </w:tc>
        <w:tc>
          <w:tcPr>
            <w:tcW w:w="1304" w:type="dxa"/>
            <w:gridSpan w:val="2"/>
            <w:shd w:val="clear" w:color="auto" w:fill="D9D9D9" w:themeFill="background1" w:themeFillShade="D9"/>
            <w:vAlign w:val="center"/>
          </w:tcPr>
          <w:p w14:paraId="21765493" w14:textId="77777777" w:rsidR="00DF2FD1" w:rsidRPr="007179D5" w:rsidRDefault="00DF2FD1" w:rsidP="00ED622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Tipo de Vinculación:</w:t>
            </w:r>
          </w:p>
        </w:tc>
        <w:tc>
          <w:tcPr>
            <w:tcW w:w="3520" w:type="dxa"/>
            <w:gridSpan w:val="6"/>
            <w:vAlign w:val="center"/>
          </w:tcPr>
          <w:p w14:paraId="539746F8" w14:textId="77777777" w:rsidR="00DF2FD1" w:rsidRPr="00BD2058" w:rsidRDefault="00DF2FD1" w:rsidP="00ED6225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F2FD1" w:rsidRPr="00BD2058" w14:paraId="6998E72F" w14:textId="77777777" w:rsidTr="00ED6225">
        <w:trPr>
          <w:trHeight w:val="290"/>
          <w:jc w:val="center"/>
        </w:trPr>
        <w:tc>
          <w:tcPr>
            <w:tcW w:w="2690" w:type="dxa"/>
            <w:gridSpan w:val="3"/>
            <w:shd w:val="clear" w:color="auto" w:fill="D9D9D9" w:themeFill="background1" w:themeFillShade="D9"/>
            <w:vAlign w:val="center"/>
          </w:tcPr>
          <w:p w14:paraId="7594B4B9" w14:textId="77777777" w:rsidR="00DF2FD1" w:rsidRPr="007179D5" w:rsidRDefault="00DF2FD1" w:rsidP="00ED6225">
            <w:pPr>
              <w:jc w:val="both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Nombre de la Entidad del Estado</w:t>
            </w:r>
          </w:p>
        </w:tc>
        <w:tc>
          <w:tcPr>
            <w:tcW w:w="6212" w:type="dxa"/>
            <w:gridSpan w:val="12"/>
            <w:vAlign w:val="center"/>
          </w:tcPr>
          <w:p w14:paraId="64E613F7" w14:textId="77777777" w:rsidR="00DF2FD1" w:rsidRPr="00BD2058" w:rsidRDefault="00DF2FD1" w:rsidP="00ED6225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F2FD1" w:rsidRPr="00BD2058" w14:paraId="0FC9E022" w14:textId="77777777" w:rsidTr="00ED6225">
        <w:trPr>
          <w:trHeight w:val="290"/>
          <w:jc w:val="center"/>
        </w:trPr>
        <w:tc>
          <w:tcPr>
            <w:tcW w:w="6091" w:type="dxa"/>
            <w:gridSpan w:val="12"/>
            <w:shd w:val="clear" w:color="auto" w:fill="D9D9D9" w:themeFill="background1" w:themeFillShade="D9"/>
            <w:vAlign w:val="center"/>
          </w:tcPr>
          <w:p w14:paraId="29E9EAF7" w14:textId="77777777" w:rsidR="00DF2FD1" w:rsidRPr="00BD2058" w:rsidRDefault="00DF2FD1" w:rsidP="00ED6225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Tiene familiares </w:t>
            </w:r>
            <w:r w:rsidRPr="00565334">
              <w:rPr>
                <w:rFonts w:cs="Arial"/>
                <w:b/>
                <w:bCs/>
                <w:sz w:val="16"/>
                <w:szCs w:val="16"/>
              </w:rPr>
              <w:t>hasta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2°</w:t>
            </w:r>
            <w:r w:rsidRPr="00565334">
              <w:rPr>
                <w:rFonts w:cs="Arial"/>
                <w:b/>
                <w:bCs/>
                <w:sz w:val="16"/>
                <w:szCs w:val="16"/>
              </w:rPr>
              <w:t xml:space="preserve"> grado de afinidad y </w:t>
            </w:r>
            <w:r>
              <w:rPr>
                <w:rFonts w:cs="Arial"/>
                <w:b/>
                <w:bCs/>
                <w:sz w:val="16"/>
                <w:szCs w:val="16"/>
              </w:rPr>
              <w:t>2°</w:t>
            </w:r>
            <w:r w:rsidRPr="00565334">
              <w:rPr>
                <w:rFonts w:cs="Arial"/>
                <w:b/>
                <w:bCs/>
                <w:sz w:val="16"/>
                <w:szCs w:val="16"/>
              </w:rPr>
              <w:t xml:space="preserve"> grado de consanguinidad </w:t>
            </w:r>
            <w:r w:rsidRPr="007179D5">
              <w:rPr>
                <w:rFonts w:cs="Arial"/>
                <w:b/>
                <w:bCs/>
                <w:sz w:val="16"/>
                <w:szCs w:val="16"/>
              </w:rPr>
              <w:t>vinculados bajo cualquier modalidad a una Entidad del Estado</w:t>
            </w:r>
            <w:r>
              <w:rPr>
                <w:rFonts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811" w:type="dxa"/>
            <w:gridSpan w:val="3"/>
            <w:shd w:val="clear" w:color="auto" w:fill="FFFFFF" w:themeFill="background1"/>
            <w:vAlign w:val="center"/>
          </w:tcPr>
          <w:p w14:paraId="0DE7C6FF" w14:textId="77777777" w:rsidR="00DF2FD1" w:rsidRPr="00BD2058" w:rsidRDefault="00DF2FD1" w:rsidP="00ED6225">
            <w:pPr>
              <w:jc w:val="center"/>
              <w:rPr>
                <w:rFonts w:cs="Arial"/>
                <w:sz w:val="16"/>
                <w:szCs w:val="16"/>
              </w:rPr>
            </w:pPr>
            <w:r w:rsidRPr="00766238">
              <w:rPr>
                <w:rFonts w:cs="Arial"/>
                <w:sz w:val="16"/>
                <w:szCs w:val="16"/>
              </w:rPr>
              <w:t xml:space="preserve">SI </w:t>
            </w:r>
            <w:r w:rsidRPr="00766238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766238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          </w:t>
            </w:r>
            <w:r w:rsidRPr="00766238">
              <w:rPr>
                <w:rFonts w:cs="Arial"/>
                <w:sz w:val="16"/>
                <w:szCs w:val="16"/>
              </w:rPr>
              <w:t xml:space="preserve"> NO </w:t>
            </w:r>
            <w:r w:rsidRPr="00766238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</w:p>
        </w:tc>
      </w:tr>
      <w:tr w:rsidR="00DF2FD1" w:rsidRPr="00BD2058" w14:paraId="496B6DDB" w14:textId="77777777" w:rsidTr="00ED6225">
        <w:trPr>
          <w:trHeight w:val="159"/>
          <w:jc w:val="center"/>
        </w:trPr>
        <w:tc>
          <w:tcPr>
            <w:tcW w:w="3819" w:type="dxa"/>
            <w:gridSpan w:val="6"/>
            <w:shd w:val="clear" w:color="auto" w:fill="D9D9D9" w:themeFill="background1" w:themeFillShade="D9"/>
            <w:vAlign w:val="center"/>
          </w:tcPr>
          <w:p w14:paraId="4EA8345E" w14:textId="77777777" w:rsidR="00DF2FD1" w:rsidRPr="00766238" w:rsidRDefault="00DF2FD1" w:rsidP="00ED622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Nombre y apellidos</w:t>
            </w:r>
          </w:p>
        </w:tc>
        <w:tc>
          <w:tcPr>
            <w:tcW w:w="2272" w:type="dxa"/>
            <w:gridSpan w:val="6"/>
            <w:shd w:val="clear" w:color="auto" w:fill="D9D9D9" w:themeFill="background1" w:themeFillShade="D9"/>
            <w:vAlign w:val="center"/>
          </w:tcPr>
          <w:p w14:paraId="25EDE6F2" w14:textId="77777777" w:rsidR="00DF2FD1" w:rsidRPr="00766238" w:rsidRDefault="00DF2FD1" w:rsidP="00ED622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Tipo de vinculación</w:t>
            </w:r>
          </w:p>
        </w:tc>
        <w:tc>
          <w:tcPr>
            <w:tcW w:w="2811" w:type="dxa"/>
            <w:gridSpan w:val="3"/>
            <w:shd w:val="clear" w:color="auto" w:fill="D9D9D9" w:themeFill="background1" w:themeFillShade="D9"/>
            <w:vAlign w:val="center"/>
          </w:tcPr>
          <w:p w14:paraId="32C1A1DD" w14:textId="77777777" w:rsidR="00DF2FD1" w:rsidRPr="00766238" w:rsidRDefault="00DF2FD1" w:rsidP="00ED622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Entidad</w:t>
            </w:r>
          </w:p>
        </w:tc>
      </w:tr>
      <w:tr w:rsidR="00DF2FD1" w:rsidRPr="00BD2058" w14:paraId="7E3D3307" w14:textId="77777777" w:rsidTr="00ED6225">
        <w:trPr>
          <w:trHeight w:val="227"/>
          <w:jc w:val="center"/>
        </w:trPr>
        <w:tc>
          <w:tcPr>
            <w:tcW w:w="3819" w:type="dxa"/>
            <w:gridSpan w:val="6"/>
            <w:vAlign w:val="center"/>
          </w:tcPr>
          <w:p w14:paraId="39624AD8" w14:textId="77777777" w:rsidR="00DF2FD1" w:rsidRPr="0013415A" w:rsidRDefault="00DF2FD1" w:rsidP="00ED6225">
            <w:pPr>
              <w:wordWrap w:val="0"/>
              <w:jc w:val="center"/>
              <w:rPr>
                <w:rFonts w:cs="Arial"/>
                <w:bCs/>
                <w:sz w:val="16"/>
                <w:szCs w:val="18"/>
              </w:rPr>
            </w:pPr>
          </w:p>
        </w:tc>
        <w:tc>
          <w:tcPr>
            <w:tcW w:w="2272" w:type="dxa"/>
            <w:gridSpan w:val="6"/>
            <w:vAlign w:val="center"/>
          </w:tcPr>
          <w:p w14:paraId="0ADE039C" w14:textId="77777777" w:rsidR="00DF2FD1" w:rsidRPr="0013415A" w:rsidRDefault="00DF2FD1" w:rsidP="00ED6225">
            <w:pPr>
              <w:wordWrap w:val="0"/>
              <w:jc w:val="center"/>
              <w:rPr>
                <w:rFonts w:cs="Arial"/>
                <w:bCs/>
                <w:sz w:val="16"/>
                <w:szCs w:val="18"/>
              </w:rPr>
            </w:pPr>
          </w:p>
        </w:tc>
        <w:tc>
          <w:tcPr>
            <w:tcW w:w="2811" w:type="dxa"/>
            <w:gridSpan w:val="3"/>
            <w:vAlign w:val="center"/>
          </w:tcPr>
          <w:p w14:paraId="023D2190" w14:textId="77777777" w:rsidR="00DF2FD1" w:rsidRPr="0013415A" w:rsidRDefault="00DF2FD1" w:rsidP="00ED6225">
            <w:pPr>
              <w:wordWrap w:val="0"/>
              <w:jc w:val="center"/>
              <w:rPr>
                <w:rFonts w:cs="Arial"/>
                <w:bCs/>
                <w:sz w:val="16"/>
                <w:szCs w:val="18"/>
              </w:rPr>
            </w:pPr>
          </w:p>
        </w:tc>
      </w:tr>
      <w:tr w:rsidR="00DF2FD1" w:rsidRPr="00BD2058" w14:paraId="60D05798" w14:textId="77777777" w:rsidTr="00ED6225">
        <w:trPr>
          <w:trHeight w:val="227"/>
          <w:jc w:val="center"/>
        </w:trPr>
        <w:tc>
          <w:tcPr>
            <w:tcW w:w="3819" w:type="dxa"/>
            <w:gridSpan w:val="6"/>
            <w:vAlign w:val="center"/>
          </w:tcPr>
          <w:p w14:paraId="0CDB89B6" w14:textId="77777777" w:rsidR="00DF2FD1" w:rsidRPr="0013415A" w:rsidRDefault="00DF2FD1" w:rsidP="00ED6225">
            <w:pPr>
              <w:wordWrap w:val="0"/>
              <w:jc w:val="center"/>
              <w:rPr>
                <w:rFonts w:cs="Arial"/>
                <w:bCs/>
                <w:sz w:val="16"/>
                <w:szCs w:val="18"/>
              </w:rPr>
            </w:pPr>
          </w:p>
        </w:tc>
        <w:tc>
          <w:tcPr>
            <w:tcW w:w="2272" w:type="dxa"/>
            <w:gridSpan w:val="6"/>
            <w:vAlign w:val="center"/>
          </w:tcPr>
          <w:p w14:paraId="5D3EC064" w14:textId="77777777" w:rsidR="00DF2FD1" w:rsidRPr="0013415A" w:rsidRDefault="00DF2FD1" w:rsidP="00ED6225">
            <w:pPr>
              <w:wordWrap w:val="0"/>
              <w:jc w:val="center"/>
              <w:rPr>
                <w:rFonts w:cs="Arial"/>
                <w:bCs/>
                <w:sz w:val="16"/>
                <w:szCs w:val="18"/>
              </w:rPr>
            </w:pPr>
          </w:p>
        </w:tc>
        <w:tc>
          <w:tcPr>
            <w:tcW w:w="2811" w:type="dxa"/>
            <w:gridSpan w:val="3"/>
            <w:vAlign w:val="center"/>
          </w:tcPr>
          <w:p w14:paraId="4B679BC9" w14:textId="77777777" w:rsidR="00DF2FD1" w:rsidRPr="0013415A" w:rsidRDefault="00DF2FD1" w:rsidP="00ED6225">
            <w:pPr>
              <w:wordWrap w:val="0"/>
              <w:jc w:val="center"/>
              <w:rPr>
                <w:rFonts w:cs="Arial"/>
                <w:bCs/>
                <w:sz w:val="16"/>
                <w:szCs w:val="18"/>
              </w:rPr>
            </w:pPr>
          </w:p>
        </w:tc>
      </w:tr>
      <w:tr w:rsidR="00DF2FD1" w:rsidRPr="00BD2058" w14:paraId="70B928F2" w14:textId="77777777" w:rsidTr="00ED6225">
        <w:trPr>
          <w:trHeight w:val="227"/>
          <w:jc w:val="center"/>
        </w:trPr>
        <w:tc>
          <w:tcPr>
            <w:tcW w:w="3819" w:type="dxa"/>
            <w:gridSpan w:val="6"/>
            <w:vAlign w:val="center"/>
          </w:tcPr>
          <w:p w14:paraId="33BD3970" w14:textId="77777777" w:rsidR="00DF2FD1" w:rsidRPr="0013415A" w:rsidRDefault="00DF2FD1" w:rsidP="00ED6225">
            <w:pPr>
              <w:wordWrap w:val="0"/>
              <w:jc w:val="center"/>
              <w:rPr>
                <w:rFonts w:cs="Arial"/>
                <w:bCs/>
                <w:sz w:val="16"/>
                <w:szCs w:val="18"/>
              </w:rPr>
            </w:pPr>
          </w:p>
        </w:tc>
        <w:tc>
          <w:tcPr>
            <w:tcW w:w="2272" w:type="dxa"/>
            <w:gridSpan w:val="6"/>
            <w:vAlign w:val="center"/>
          </w:tcPr>
          <w:p w14:paraId="7D5141A5" w14:textId="77777777" w:rsidR="00DF2FD1" w:rsidRPr="0013415A" w:rsidRDefault="00DF2FD1" w:rsidP="00ED6225">
            <w:pPr>
              <w:wordWrap w:val="0"/>
              <w:jc w:val="center"/>
              <w:rPr>
                <w:rFonts w:cs="Arial"/>
                <w:bCs/>
                <w:sz w:val="16"/>
                <w:szCs w:val="18"/>
              </w:rPr>
            </w:pPr>
          </w:p>
        </w:tc>
        <w:tc>
          <w:tcPr>
            <w:tcW w:w="2811" w:type="dxa"/>
            <w:gridSpan w:val="3"/>
            <w:vAlign w:val="center"/>
          </w:tcPr>
          <w:p w14:paraId="31504D7B" w14:textId="77777777" w:rsidR="00DF2FD1" w:rsidRPr="0013415A" w:rsidRDefault="00DF2FD1" w:rsidP="00ED6225">
            <w:pPr>
              <w:wordWrap w:val="0"/>
              <w:jc w:val="center"/>
              <w:rPr>
                <w:rFonts w:cs="Arial"/>
                <w:bCs/>
                <w:sz w:val="16"/>
                <w:szCs w:val="18"/>
              </w:rPr>
            </w:pPr>
          </w:p>
        </w:tc>
      </w:tr>
      <w:tr w:rsidR="00DF2FD1" w:rsidRPr="00BD2058" w14:paraId="536B4119" w14:textId="77777777" w:rsidTr="00ED6225">
        <w:trPr>
          <w:jc w:val="center"/>
        </w:trPr>
        <w:tc>
          <w:tcPr>
            <w:tcW w:w="8902" w:type="dxa"/>
            <w:gridSpan w:val="15"/>
            <w:shd w:val="clear" w:color="auto" w:fill="A6A6A6" w:themeFill="background1" w:themeFillShade="A6"/>
            <w:vAlign w:val="center"/>
          </w:tcPr>
          <w:p w14:paraId="0A64ADC6" w14:textId="77777777" w:rsidR="00DF2FD1" w:rsidRPr="00205B2D" w:rsidRDefault="00DF2FD1" w:rsidP="00ED6225">
            <w:pPr>
              <w:wordWrap w:val="0"/>
              <w:jc w:val="center"/>
              <w:rPr>
                <w:rFonts w:cs="Arial"/>
                <w:b/>
                <w:sz w:val="18"/>
              </w:rPr>
            </w:pPr>
            <w:r w:rsidRPr="00205B2D">
              <w:rPr>
                <w:rFonts w:cs="Arial"/>
                <w:b/>
                <w:sz w:val="18"/>
              </w:rPr>
              <w:t>CONTRATOS VIGENTES CON EL ESTADO</w:t>
            </w:r>
          </w:p>
        </w:tc>
      </w:tr>
      <w:tr w:rsidR="00DF2FD1" w:rsidRPr="00BD2058" w14:paraId="273E4105" w14:textId="77777777" w:rsidTr="00ED6225">
        <w:trPr>
          <w:jc w:val="center"/>
        </w:trPr>
        <w:tc>
          <w:tcPr>
            <w:tcW w:w="1980" w:type="dxa"/>
            <w:gridSpan w:val="2"/>
            <w:shd w:val="clear" w:color="auto" w:fill="D9D9D9" w:themeFill="background1" w:themeFillShade="D9"/>
            <w:vAlign w:val="center"/>
          </w:tcPr>
          <w:p w14:paraId="54AD3073" w14:textId="77777777" w:rsidR="00DF2FD1" w:rsidRPr="00766238" w:rsidRDefault="00DF2FD1" w:rsidP="00ED622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Entidad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  <w:vAlign w:val="center"/>
          </w:tcPr>
          <w:p w14:paraId="132899DA" w14:textId="77777777" w:rsidR="00DF2FD1" w:rsidRPr="00766238" w:rsidRDefault="00DF2FD1" w:rsidP="00ED622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Tipo de contrato</w:t>
            </w:r>
          </w:p>
        </w:tc>
        <w:tc>
          <w:tcPr>
            <w:tcW w:w="1106" w:type="dxa"/>
            <w:gridSpan w:val="3"/>
            <w:shd w:val="clear" w:color="auto" w:fill="D9D9D9" w:themeFill="background1" w:themeFillShade="D9"/>
            <w:vAlign w:val="center"/>
          </w:tcPr>
          <w:p w14:paraId="17A2ED28" w14:textId="77777777" w:rsidR="00DF2FD1" w:rsidRPr="00766238" w:rsidRDefault="00DF2FD1" w:rsidP="00ED622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No. del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Pr="00766238">
              <w:rPr>
                <w:rFonts w:cs="Arial"/>
                <w:b/>
                <w:bCs/>
                <w:sz w:val="16"/>
                <w:szCs w:val="16"/>
              </w:rPr>
              <w:t>contrato</w:t>
            </w:r>
          </w:p>
        </w:tc>
        <w:tc>
          <w:tcPr>
            <w:tcW w:w="2721" w:type="dxa"/>
            <w:gridSpan w:val="6"/>
            <w:shd w:val="clear" w:color="auto" w:fill="D9D9D9" w:themeFill="background1" w:themeFillShade="D9"/>
            <w:vAlign w:val="center"/>
          </w:tcPr>
          <w:p w14:paraId="6070CA68" w14:textId="77777777" w:rsidR="00DF2FD1" w:rsidRPr="00766238" w:rsidRDefault="00DF2FD1" w:rsidP="00ED622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Objeto</w:t>
            </w: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14:paraId="6211DE6E" w14:textId="77777777" w:rsidR="00DF2FD1" w:rsidRPr="00766238" w:rsidRDefault="00DF2FD1" w:rsidP="00ED622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Plazo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meses</w:t>
            </w:r>
          </w:p>
        </w:tc>
        <w:tc>
          <w:tcPr>
            <w:tcW w:w="1251" w:type="dxa"/>
            <w:shd w:val="clear" w:color="auto" w:fill="D9D9D9" w:themeFill="background1" w:themeFillShade="D9"/>
            <w:vAlign w:val="center"/>
          </w:tcPr>
          <w:p w14:paraId="628F1C51" w14:textId="77777777" w:rsidR="00DF2FD1" w:rsidRPr="00766238" w:rsidRDefault="00DF2FD1" w:rsidP="00ED622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66238">
              <w:rPr>
                <w:rFonts w:cs="Arial"/>
                <w:b/>
                <w:bCs/>
                <w:sz w:val="16"/>
                <w:szCs w:val="16"/>
              </w:rPr>
              <w:t>Valor Total del contrato</w:t>
            </w:r>
          </w:p>
        </w:tc>
      </w:tr>
      <w:tr w:rsidR="00DF2FD1" w:rsidRPr="00737D99" w14:paraId="392EAC9C" w14:textId="77777777" w:rsidTr="00ED6225">
        <w:trPr>
          <w:trHeight w:val="227"/>
          <w:jc w:val="center"/>
        </w:trPr>
        <w:tc>
          <w:tcPr>
            <w:tcW w:w="1980" w:type="dxa"/>
            <w:gridSpan w:val="2"/>
            <w:vAlign w:val="center"/>
          </w:tcPr>
          <w:p w14:paraId="1A511E62" w14:textId="77777777" w:rsidR="00DF2FD1" w:rsidRPr="00737D99" w:rsidRDefault="00DF2FD1" w:rsidP="00ED6225">
            <w:pPr>
              <w:wordWrap w:val="0"/>
              <w:rPr>
                <w:rFonts w:cs="Arial"/>
                <w:sz w:val="16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507469B" w14:textId="77777777" w:rsidR="00DF2FD1" w:rsidRPr="00737D99" w:rsidRDefault="00DF2FD1" w:rsidP="00ED6225">
            <w:pPr>
              <w:wordWrap w:val="0"/>
              <w:rPr>
                <w:rFonts w:cs="Arial"/>
                <w:sz w:val="16"/>
                <w:szCs w:val="18"/>
              </w:rPr>
            </w:pPr>
          </w:p>
        </w:tc>
        <w:tc>
          <w:tcPr>
            <w:tcW w:w="1106" w:type="dxa"/>
            <w:gridSpan w:val="3"/>
            <w:vAlign w:val="center"/>
          </w:tcPr>
          <w:p w14:paraId="732C7A34" w14:textId="77777777" w:rsidR="00DF2FD1" w:rsidRPr="00737D99" w:rsidRDefault="00DF2FD1" w:rsidP="00ED6225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</w:p>
        </w:tc>
        <w:tc>
          <w:tcPr>
            <w:tcW w:w="2721" w:type="dxa"/>
            <w:gridSpan w:val="6"/>
            <w:vAlign w:val="center"/>
          </w:tcPr>
          <w:p w14:paraId="0C590B30" w14:textId="77777777" w:rsidR="00DF2FD1" w:rsidRPr="00737D99" w:rsidRDefault="00DF2FD1" w:rsidP="00ED6225">
            <w:pPr>
              <w:pStyle w:val="Prrafodelista"/>
              <w:wordWrap w:val="0"/>
              <w:ind w:left="0"/>
              <w:rPr>
                <w:rFonts w:cs="Arial"/>
                <w:sz w:val="16"/>
                <w:szCs w:val="18"/>
              </w:rPr>
            </w:pPr>
          </w:p>
        </w:tc>
        <w:tc>
          <w:tcPr>
            <w:tcW w:w="852" w:type="dxa"/>
            <w:vAlign w:val="center"/>
          </w:tcPr>
          <w:p w14:paraId="4F0EF24D" w14:textId="77777777" w:rsidR="00DF2FD1" w:rsidRPr="00737D99" w:rsidRDefault="00DF2FD1" w:rsidP="00ED6225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</w:p>
        </w:tc>
        <w:tc>
          <w:tcPr>
            <w:tcW w:w="1251" w:type="dxa"/>
            <w:vAlign w:val="center"/>
          </w:tcPr>
          <w:p w14:paraId="0B7240DA" w14:textId="77777777" w:rsidR="00DF2FD1" w:rsidRPr="00737D99" w:rsidRDefault="00DF2FD1" w:rsidP="00ED6225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</w:p>
        </w:tc>
      </w:tr>
      <w:tr w:rsidR="00DF2FD1" w:rsidRPr="00737D99" w14:paraId="591DE936" w14:textId="77777777" w:rsidTr="00ED6225">
        <w:trPr>
          <w:trHeight w:val="227"/>
          <w:jc w:val="center"/>
        </w:trPr>
        <w:tc>
          <w:tcPr>
            <w:tcW w:w="1980" w:type="dxa"/>
            <w:gridSpan w:val="2"/>
            <w:vAlign w:val="center"/>
          </w:tcPr>
          <w:p w14:paraId="4EA0A61A" w14:textId="77777777" w:rsidR="00DF2FD1" w:rsidRPr="00737D99" w:rsidRDefault="00DF2FD1" w:rsidP="00ED6225">
            <w:pPr>
              <w:wordWrap w:val="0"/>
              <w:rPr>
                <w:rFonts w:cs="Arial"/>
                <w:sz w:val="16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4110D97" w14:textId="77777777" w:rsidR="00DF2FD1" w:rsidRPr="00737D99" w:rsidRDefault="00DF2FD1" w:rsidP="00ED6225">
            <w:pPr>
              <w:wordWrap w:val="0"/>
              <w:rPr>
                <w:rFonts w:cs="Arial"/>
                <w:sz w:val="16"/>
                <w:szCs w:val="18"/>
              </w:rPr>
            </w:pPr>
          </w:p>
        </w:tc>
        <w:tc>
          <w:tcPr>
            <w:tcW w:w="1106" w:type="dxa"/>
            <w:gridSpan w:val="3"/>
            <w:vAlign w:val="center"/>
          </w:tcPr>
          <w:p w14:paraId="1D42FAAD" w14:textId="77777777" w:rsidR="00DF2FD1" w:rsidRPr="00737D99" w:rsidRDefault="00DF2FD1" w:rsidP="00ED6225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</w:p>
        </w:tc>
        <w:tc>
          <w:tcPr>
            <w:tcW w:w="2721" w:type="dxa"/>
            <w:gridSpan w:val="6"/>
            <w:vAlign w:val="center"/>
          </w:tcPr>
          <w:p w14:paraId="2D9787C1" w14:textId="77777777" w:rsidR="00DF2FD1" w:rsidRPr="00737D99" w:rsidRDefault="00DF2FD1" w:rsidP="00ED6225">
            <w:pPr>
              <w:pStyle w:val="Prrafodelista"/>
              <w:wordWrap w:val="0"/>
              <w:ind w:left="0"/>
              <w:rPr>
                <w:rFonts w:cs="Arial"/>
                <w:sz w:val="16"/>
                <w:szCs w:val="18"/>
              </w:rPr>
            </w:pPr>
          </w:p>
        </w:tc>
        <w:tc>
          <w:tcPr>
            <w:tcW w:w="852" w:type="dxa"/>
            <w:vAlign w:val="center"/>
          </w:tcPr>
          <w:p w14:paraId="293FC6D7" w14:textId="77777777" w:rsidR="00DF2FD1" w:rsidRPr="00737D99" w:rsidRDefault="00DF2FD1" w:rsidP="00ED6225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</w:p>
        </w:tc>
        <w:tc>
          <w:tcPr>
            <w:tcW w:w="1251" w:type="dxa"/>
            <w:vAlign w:val="center"/>
          </w:tcPr>
          <w:p w14:paraId="0EBBE3C6" w14:textId="77777777" w:rsidR="00DF2FD1" w:rsidRPr="00737D99" w:rsidRDefault="00DF2FD1" w:rsidP="00ED6225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</w:p>
        </w:tc>
      </w:tr>
      <w:tr w:rsidR="00DF2FD1" w:rsidRPr="00737D99" w14:paraId="5637B7D6" w14:textId="77777777" w:rsidTr="00ED6225">
        <w:trPr>
          <w:trHeight w:val="227"/>
          <w:jc w:val="center"/>
        </w:trPr>
        <w:tc>
          <w:tcPr>
            <w:tcW w:w="1980" w:type="dxa"/>
            <w:gridSpan w:val="2"/>
            <w:vAlign w:val="center"/>
          </w:tcPr>
          <w:p w14:paraId="6B88A4FD" w14:textId="77777777" w:rsidR="00DF2FD1" w:rsidRPr="00737D99" w:rsidRDefault="00DF2FD1" w:rsidP="00ED6225">
            <w:pPr>
              <w:wordWrap w:val="0"/>
              <w:rPr>
                <w:rFonts w:cs="Arial"/>
                <w:sz w:val="16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42E7F15" w14:textId="77777777" w:rsidR="00DF2FD1" w:rsidRPr="00737D99" w:rsidRDefault="00DF2FD1" w:rsidP="00ED6225">
            <w:pPr>
              <w:wordWrap w:val="0"/>
              <w:rPr>
                <w:rFonts w:cs="Arial"/>
                <w:sz w:val="16"/>
                <w:szCs w:val="18"/>
              </w:rPr>
            </w:pPr>
          </w:p>
        </w:tc>
        <w:tc>
          <w:tcPr>
            <w:tcW w:w="1106" w:type="dxa"/>
            <w:gridSpan w:val="3"/>
            <w:vAlign w:val="center"/>
          </w:tcPr>
          <w:p w14:paraId="36CE4E87" w14:textId="77777777" w:rsidR="00DF2FD1" w:rsidRPr="00737D99" w:rsidRDefault="00DF2FD1" w:rsidP="00ED6225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</w:p>
        </w:tc>
        <w:tc>
          <w:tcPr>
            <w:tcW w:w="2721" w:type="dxa"/>
            <w:gridSpan w:val="6"/>
            <w:vAlign w:val="center"/>
          </w:tcPr>
          <w:p w14:paraId="23A75B4D" w14:textId="77777777" w:rsidR="00DF2FD1" w:rsidRPr="00737D99" w:rsidRDefault="00DF2FD1" w:rsidP="00ED6225">
            <w:pPr>
              <w:pStyle w:val="Prrafodelista"/>
              <w:wordWrap w:val="0"/>
              <w:ind w:left="0"/>
              <w:rPr>
                <w:rFonts w:cs="Arial"/>
                <w:sz w:val="16"/>
                <w:szCs w:val="18"/>
              </w:rPr>
            </w:pPr>
          </w:p>
        </w:tc>
        <w:tc>
          <w:tcPr>
            <w:tcW w:w="852" w:type="dxa"/>
            <w:vAlign w:val="center"/>
          </w:tcPr>
          <w:p w14:paraId="66664CAC" w14:textId="77777777" w:rsidR="00DF2FD1" w:rsidRPr="00737D99" w:rsidRDefault="00DF2FD1" w:rsidP="00ED6225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</w:p>
        </w:tc>
        <w:tc>
          <w:tcPr>
            <w:tcW w:w="1251" w:type="dxa"/>
            <w:vAlign w:val="center"/>
          </w:tcPr>
          <w:p w14:paraId="7D98490F" w14:textId="77777777" w:rsidR="00DF2FD1" w:rsidRPr="00737D99" w:rsidRDefault="00DF2FD1" w:rsidP="00ED6225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</w:p>
        </w:tc>
      </w:tr>
      <w:tr w:rsidR="00DF2FD1" w:rsidRPr="00737D99" w14:paraId="113A5642" w14:textId="77777777" w:rsidTr="00ED6225">
        <w:trPr>
          <w:trHeight w:val="227"/>
          <w:jc w:val="center"/>
        </w:trPr>
        <w:tc>
          <w:tcPr>
            <w:tcW w:w="1980" w:type="dxa"/>
            <w:gridSpan w:val="2"/>
            <w:vAlign w:val="center"/>
          </w:tcPr>
          <w:p w14:paraId="32948275" w14:textId="77777777" w:rsidR="00DF2FD1" w:rsidRPr="00737D99" w:rsidRDefault="00DF2FD1" w:rsidP="00ED6225">
            <w:pPr>
              <w:pStyle w:val="Prrafodelista"/>
              <w:wordWrap w:val="0"/>
              <w:ind w:left="0"/>
              <w:rPr>
                <w:rFonts w:cs="Arial"/>
                <w:sz w:val="16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65D83B2" w14:textId="77777777" w:rsidR="00DF2FD1" w:rsidRPr="00737D99" w:rsidRDefault="00DF2FD1" w:rsidP="00ED6225">
            <w:pPr>
              <w:pStyle w:val="Prrafodelista"/>
              <w:wordWrap w:val="0"/>
              <w:ind w:left="0"/>
              <w:rPr>
                <w:rFonts w:cs="Arial"/>
                <w:sz w:val="16"/>
                <w:szCs w:val="18"/>
              </w:rPr>
            </w:pPr>
          </w:p>
        </w:tc>
        <w:tc>
          <w:tcPr>
            <w:tcW w:w="1106" w:type="dxa"/>
            <w:gridSpan w:val="3"/>
            <w:vAlign w:val="center"/>
          </w:tcPr>
          <w:p w14:paraId="4C91F830" w14:textId="77777777" w:rsidR="00DF2FD1" w:rsidRPr="00737D99" w:rsidRDefault="00DF2FD1" w:rsidP="00ED6225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</w:p>
        </w:tc>
        <w:tc>
          <w:tcPr>
            <w:tcW w:w="2721" w:type="dxa"/>
            <w:gridSpan w:val="6"/>
            <w:vAlign w:val="center"/>
          </w:tcPr>
          <w:p w14:paraId="16EB2FF1" w14:textId="77777777" w:rsidR="00DF2FD1" w:rsidRPr="00737D99" w:rsidRDefault="00DF2FD1" w:rsidP="00ED6225">
            <w:pPr>
              <w:pStyle w:val="Prrafodelista"/>
              <w:wordWrap w:val="0"/>
              <w:ind w:left="0"/>
              <w:rPr>
                <w:rFonts w:cs="Arial"/>
                <w:sz w:val="16"/>
                <w:szCs w:val="18"/>
              </w:rPr>
            </w:pPr>
          </w:p>
        </w:tc>
        <w:tc>
          <w:tcPr>
            <w:tcW w:w="852" w:type="dxa"/>
            <w:vAlign w:val="center"/>
          </w:tcPr>
          <w:p w14:paraId="579AF69C" w14:textId="77777777" w:rsidR="00DF2FD1" w:rsidRPr="00737D99" w:rsidRDefault="00DF2FD1" w:rsidP="00ED6225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</w:p>
        </w:tc>
        <w:tc>
          <w:tcPr>
            <w:tcW w:w="1251" w:type="dxa"/>
            <w:vAlign w:val="center"/>
          </w:tcPr>
          <w:p w14:paraId="6EF39224" w14:textId="77777777" w:rsidR="00DF2FD1" w:rsidRPr="00737D99" w:rsidRDefault="00DF2FD1" w:rsidP="00ED6225">
            <w:pPr>
              <w:pStyle w:val="Prrafodelista"/>
              <w:wordWrap w:val="0"/>
              <w:ind w:left="0"/>
              <w:jc w:val="center"/>
              <w:rPr>
                <w:rFonts w:cs="Arial"/>
                <w:sz w:val="16"/>
                <w:szCs w:val="18"/>
              </w:rPr>
            </w:pPr>
          </w:p>
        </w:tc>
      </w:tr>
      <w:tr w:rsidR="00DF2FD1" w:rsidRPr="00BD2058" w14:paraId="0FBACCCC" w14:textId="77777777" w:rsidTr="00ED6225">
        <w:trPr>
          <w:jc w:val="center"/>
        </w:trPr>
        <w:tc>
          <w:tcPr>
            <w:tcW w:w="8902" w:type="dxa"/>
            <w:gridSpan w:val="15"/>
            <w:shd w:val="clear" w:color="auto" w:fill="A6A6A6" w:themeFill="background1" w:themeFillShade="A6"/>
            <w:vAlign w:val="center"/>
          </w:tcPr>
          <w:p w14:paraId="060BDA1A" w14:textId="77777777" w:rsidR="00DF2FD1" w:rsidRPr="00565334" w:rsidRDefault="00DF2FD1" w:rsidP="00ED6225">
            <w:pPr>
              <w:wordWrap w:val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05B2D">
              <w:rPr>
                <w:rFonts w:cs="Arial"/>
                <w:b/>
                <w:bCs/>
                <w:sz w:val="18"/>
                <w:szCs w:val="18"/>
              </w:rPr>
              <w:t>INHABILIDADES E INCOMPATIBILIDADES</w:t>
            </w:r>
          </w:p>
        </w:tc>
      </w:tr>
      <w:tr w:rsidR="00DF2FD1" w:rsidRPr="00BD2058" w14:paraId="38ADF598" w14:textId="77777777" w:rsidTr="00ED6225">
        <w:trPr>
          <w:jc w:val="center"/>
        </w:trPr>
        <w:tc>
          <w:tcPr>
            <w:tcW w:w="5382" w:type="dxa"/>
            <w:gridSpan w:val="9"/>
            <w:vAlign w:val="center"/>
          </w:tcPr>
          <w:p w14:paraId="0C4F6E2D" w14:textId="77777777" w:rsidR="00DF2FD1" w:rsidRPr="007179D5" w:rsidRDefault="00DF2FD1" w:rsidP="00ED6225">
            <w:pPr>
              <w:pStyle w:val="Prrafodelista"/>
              <w:tabs>
                <w:tab w:val="left" w:pos="1701"/>
              </w:tabs>
              <w:ind w:left="0"/>
              <w:jc w:val="both"/>
              <w:rPr>
                <w:rFonts w:cs="Arial"/>
                <w:bCs/>
                <w:sz w:val="16"/>
                <w:szCs w:val="16"/>
              </w:rPr>
            </w:pPr>
            <w:r w:rsidRPr="007179D5">
              <w:rPr>
                <w:rFonts w:cs="Arial"/>
                <w:bCs/>
                <w:sz w:val="16"/>
                <w:szCs w:val="16"/>
              </w:rPr>
              <w:t xml:space="preserve">Me encuentro incurso en alguna causal de inhabilidad e incompatibilidad </w:t>
            </w:r>
            <w:r>
              <w:rPr>
                <w:rFonts w:cs="Arial"/>
                <w:bCs/>
                <w:sz w:val="16"/>
                <w:szCs w:val="16"/>
              </w:rPr>
              <w:t>c</w:t>
            </w:r>
            <w:r w:rsidRPr="007179D5">
              <w:rPr>
                <w:rFonts w:cs="Arial"/>
                <w:bCs/>
                <w:sz w:val="16"/>
                <w:szCs w:val="16"/>
              </w:rPr>
              <w:t>onstitucional o legal</w:t>
            </w:r>
          </w:p>
        </w:tc>
        <w:tc>
          <w:tcPr>
            <w:tcW w:w="1417" w:type="dxa"/>
            <w:gridSpan w:val="4"/>
            <w:vAlign w:val="center"/>
          </w:tcPr>
          <w:p w14:paraId="5E427370" w14:textId="77777777" w:rsidR="00DF2FD1" w:rsidRPr="00BD2058" w:rsidRDefault="00DF2FD1" w:rsidP="00ED6225">
            <w:pPr>
              <w:wordWrap w:val="0"/>
              <w:rPr>
                <w:rFonts w:cs="Arial"/>
                <w:sz w:val="18"/>
                <w:szCs w:val="18"/>
              </w:rPr>
            </w:pPr>
            <w:r w:rsidRPr="00BD2058">
              <w:rPr>
                <w:rFonts w:cs="Arial"/>
                <w:sz w:val="16"/>
                <w:szCs w:val="16"/>
              </w:rPr>
              <w:t xml:space="preserve">SI  </w:t>
            </w:r>
            <w:sdt>
              <w:sdtPr>
                <w:rPr>
                  <w:rFonts w:cs="Arial"/>
                  <w:b/>
                  <w:szCs w:val="28"/>
                </w:rPr>
                <w:id w:val="-11775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Cs w:val="28"/>
                  </w:rPr>
                  <w:t>☐</w:t>
                </w:r>
              </w:sdtContent>
            </w:sdt>
            <w:r w:rsidRPr="00BD2058">
              <w:rPr>
                <w:rFonts w:cs="Arial"/>
                <w:sz w:val="16"/>
                <w:szCs w:val="16"/>
              </w:rPr>
              <w:t xml:space="preserve">  NO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sdt>
              <w:sdtPr>
                <w:rPr>
                  <w:rFonts w:cs="Arial"/>
                  <w:b/>
                  <w:szCs w:val="28"/>
                </w:rPr>
                <w:id w:val="-294828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Cs w:val="28"/>
                  </w:rPr>
                  <w:t>☐</w:t>
                </w:r>
              </w:sdtContent>
            </w:sdt>
          </w:p>
        </w:tc>
        <w:tc>
          <w:tcPr>
            <w:tcW w:w="2103" w:type="dxa"/>
            <w:gridSpan w:val="2"/>
            <w:vAlign w:val="center"/>
          </w:tcPr>
          <w:p w14:paraId="36536748" w14:textId="77777777" w:rsidR="00DF2FD1" w:rsidRPr="00CF2A64" w:rsidRDefault="00DF2FD1" w:rsidP="00ED6225">
            <w:pPr>
              <w:wordWrap w:val="0"/>
              <w:jc w:val="both"/>
              <w:rPr>
                <w:rFonts w:cs="Arial"/>
                <w:sz w:val="16"/>
                <w:szCs w:val="16"/>
              </w:rPr>
            </w:pPr>
            <w:r w:rsidRPr="00CF2A64">
              <w:rPr>
                <w:rFonts w:cs="Arial"/>
                <w:sz w:val="16"/>
                <w:szCs w:val="16"/>
              </w:rPr>
              <w:t>Causal:</w:t>
            </w:r>
          </w:p>
        </w:tc>
      </w:tr>
    </w:tbl>
    <w:p w14:paraId="04B3AA27" w14:textId="77777777" w:rsidR="00DF2FD1" w:rsidRPr="00CF2A64" w:rsidRDefault="00DF2FD1" w:rsidP="00DF2FD1">
      <w:pPr>
        <w:tabs>
          <w:tab w:val="left" w:pos="1701"/>
        </w:tabs>
        <w:jc w:val="both"/>
        <w:rPr>
          <w:rFonts w:cs="Arial"/>
          <w:b/>
          <w:bCs/>
          <w:sz w:val="22"/>
          <w:szCs w:val="22"/>
        </w:rPr>
      </w:pPr>
    </w:p>
    <w:p w14:paraId="20E25590" w14:textId="3C49E069" w:rsidR="00AA2ED5" w:rsidRDefault="00AA2ED5" w:rsidP="00AA4417">
      <w:pPr>
        <w:jc w:val="both"/>
        <w:rPr>
          <w:rFonts w:cs="Arial"/>
          <w:b/>
          <w:sz w:val="16"/>
          <w:szCs w:val="16"/>
        </w:rPr>
      </w:pPr>
    </w:p>
    <w:p w14:paraId="5BE04B9F" w14:textId="4A6FF2D9" w:rsidR="00C27751" w:rsidRDefault="00582D67" w:rsidP="00630C71">
      <w:pPr>
        <w:pStyle w:val="Prrafodelista"/>
        <w:numPr>
          <w:ilvl w:val="0"/>
          <w:numId w:val="3"/>
        </w:numPr>
        <w:rPr>
          <w:rFonts w:cs="Arial"/>
          <w:b/>
          <w:sz w:val="18"/>
          <w:szCs w:val="18"/>
        </w:rPr>
      </w:pPr>
      <w:r w:rsidRPr="00B92EDE">
        <w:rPr>
          <w:rFonts w:cs="Arial"/>
          <w:b/>
          <w:sz w:val="18"/>
          <w:szCs w:val="18"/>
        </w:rPr>
        <w:t>EJECUCIÓN PRESUPUESTAL</w:t>
      </w:r>
    </w:p>
    <w:p w14:paraId="02868E73" w14:textId="77777777" w:rsidR="003961E1" w:rsidRDefault="003961E1" w:rsidP="003961E1">
      <w:pPr>
        <w:rPr>
          <w:rFonts w:cs="Arial"/>
          <w:b/>
          <w:sz w:val="18"/>
          <w:szCs w:val="18"/>
        </w:rPr>
      </w:pPr>
    </w:p>
    <w:tbl>
      <w:tblPr>
        <w:tblStyle w:val="Tablaconcuadrcula"/>
        <w:tblW w:w="9394" w:type="dxa"/>
        <w:tblLook w:val="04A0" w:firstRow="1" w:lastRow="0" w:firstColumn="1" w:lastColumn="0" w:noHBand="0" w:noVBand="1"/>
      </w:tblPr>
      <w:tblGrid>
        <w:gridCol w:w="7410"/>
        <w:gridCol w:w="1984"/>
      </w:tblGrid>
      <w:tr w:rsidR="003961E1" w:rsidRPr="00B92EDE" w14:paraId="7276771D" w14:textId="77777777" w:rsidTr="0D3F83E8">
        <w:tc>
          <w:tcPr>
            <w:tcW w:w="7410" w:type="dxa"/>
          </w:tcPr>
          <w:p w14:paraId="06FD4935" w14:textId="77777777" w:rsidR="003961E1" w:rsidRPr="00B92EDE" w:rsidRDefault="003961E1" w:rsidP="00ED6225">
            <w:pPr>
              <w:pStyle w:val="Prrafodelista"/>
              <w:ind w:left="0"/>
              <w:jc w:val="both"/>
              <w:rPr>
                <w:rFonts w:eastAsia="Droid Sans Fallback" w:cs="Arial"/>
                <w:bCs/>
                <w:kern w:val="3"/>
                <w:lang w:eastAsia="zh-CN"/>
              </w:rPr>
            </w:pPr>
            <w:r w:rsidRPr="00B92EDE">
              <w:rPr>
                <w:rFonts w:eastAsia="Droid Sans Fallback" w:cs="Arial"/>
                <w:bCs/>
                <w:kern w:val="3"/>
                <w:lang w:eastAsia="zh-CN"/>
              </w:rPr>
              <w:t>Valor inicial del contrato o convenio</w:t>
            </w:r>
          </w:p>
        </w:tc>
        <w:tc>
          <w:tcPr>
            <w:tcW w:w="1984" w:type="dxa"/>
          </w:tcPr>
          <w:p w14:paraId="3DEE1A5F" w14:textId="1C345BC5" w:rsidR="003961E1" w:rsidRPr="0069083C" w:rsidRDefault="00E117D2" w:rsidP="63FC5180">
            <w:pPr>
              <w:pStyle w:val="Prrafodelista"/>
              <w:ind w:left="0"/>
              <w:jc w:val="both"/>
              <w:rPr>
                <w:rFonts w:cs="Arial"/>
              </w:rPr>
            </w:pPr>
            <w:sdt>
              <w:sdtPr>
                <w:rPr>
                  <w:rFonts w:cs="Arial"/>
                </w:rPr>
                <w:id w:val="-1654128560"/>
                <w:placeholder>
                  <w:docPart w:val="859F6825FBC14F658F6E8C2B970821CC"/>
                </w:placeholder>
              </w:sdtPr>
              <w:sdtEndPr/>
              <w:sdtContent>
                <w:r w:rsidR="19F116F1" w:rsidRPr="63FC5180">
                  <w:rPr>
                    <w:rFonts w:cs="Arial"/>
                  </w:rPr>
                  <w:t>$</w:t>
                </w:r>
              </w:sdtContent>
            </w:sdt>
            <w:r w:rsidR="0C312990" w:rsidRPr="63FC5180">
              <w:rPr>
                <w:rFonts w:cs="Arial"/>
              </w:rPr>
              <w:t>100</w:t>
            </w:r>
            <w:r w:rsidR="0069083C">
              <w:rPr>
                <w:rFonts w:cs="Arial"/>
              </w:rPr>
              <w:t>.</w:t>
            </w:r>
            <w:r w:rsidR="0C312990" w:rsidRPr="63FC5180">
              <w:rPr>
                <w:rFonts w:cs="Arial"/>
              </w:rPr>
              <w:t>000.000</w:t>
            </w:r>
          </w:p>
        </w:tc>
      </w:tr>
      <w:tr w:rsidR="003961E1" w:rsidRPr="00B92EDE" w14:paraId="50A226B9" w14:textId="77777777" w:rsidTr="0D3F83E8">
        <w:tc>
          <w:tcPr>
            <w:tcW w:w="7410" w:type="dxa"/>
          </w:tcPr>
          <w:p w14:paraId="45C4941D" w14:textId="77777777" w:rsidR="003961E1" w:rsidRPr="00B92EDE" w:rsidRDefault="003961E1" w:rsidP="00ED6225">
            <w:pPr>
              <w:pStyle w:val="Prrafodelista"/>
              <w:ind w:left="0"/>
              <w:jc w:val="both"/>
              <w:rPr>
                <w:rFonts w:eastAsia="Droid Sans Fallback" w:cs="Arial"/>
                <w:bCs/>
                <w:kern w:val="3"/>
                <w:lang w:eastAsia="zh-CN"/>
              </w:rPr>
            </w:pPr>
            <w:r w:rsidRPr="00B92EDE">
              <w:rPr>
                <w:rFonts w:eastAsia="Droid Sans Fallback" w:cs="Arial"/>
                <w:bCs/>
                <w:kern w:val="3"/>
                <w:lang w:eastAsia="zh-CN"/>
              </w:rPr>
              <w:t>Valor adiciones</w:t>
            </w:r>
          </w:p>
        </w:tc>
        <w:tc>
          <w:tcPr>
            <w:tcW w:w="1984" w:type="dxa"/>
          </w:tcPr>
          <w:p w14:paraId="2172EAB0" w14:textId="33472AFA" w:rsidR="003961E1" w:rsidRPr="00B92EDE" w:rsidRDefault="00E117D2" w:rsidP="63FC5180">
            <w:pPr>
              <w:pStyle w:val="Prrafodelista"/>
              <w:ind w:left="0"/>
              <w:rPr>
                <w:rFonts w:cs="Arial"/>
                <w:kern w:val="3"/>
                <w:lang w:eastAsia="zh-CN"/>
              </w:rPr>
            </w:pPr>
            <w:sdt>
              <w:sdtPr>
                <w:rPr>
                  <w:rFonts w:cs="Arial"/>
                </w:rPr>
                <w:id w:val="1404095551"/>
                <w:placeholder>
                  <w:docPart w:val="8847AEA44F0A47DE9616B2E57F6EB274"/>
                </w:placeholder>
              </w:sdtPr>
              <w:sdtEndPr/>
              <w:sdtContent>
                <w:r w:rsidR="08214C98" w:rsidRPr="63FC5180">
                  <w:t>$</w:t>
                </w:r>
                <w:r w:rsidR="0069083C">
                  <w:t>50.000.000</w:t>
                </w:r>
              </w:sdtContent>
            </w:sdt>
          </w:p>
        </w:tc>
      </w:tr>
      <w:tr w:rsidR="003961E1" w:rsidRPr="00B92EDE" w14:paraId="224CD583" w14:textId="77777777" w:rsidTr="0D3F83E8">
        <w:tc>
          <w:tcPr>
            <w:tcW w:w="7410" w:type="dxa"/>
          </w:tcPr>
          <w:p w14:paraId="77B4574D" w14:textId="77777777" w:rsidR="003961E1" w:rsidRPr="00B92EDE" w:rsidRDefault="003961E1" w:rsidP="00ED6225">
            <w:pPr>
              <w:pStyle w:val="Prrafodelista"/>
              <w:ind w:left="0"/>
              <w:jc w:val="both"/>
              <w:rPr>
                <w:rFonts w:eastAsia="Droid Sans Fallback" w:cs="Arial"/>
                <w:bCs/>
                <w:kern w:val="3"/>
                <w:lang w:eastAsia="zh-CN"/>
              </w:rPr>
            </w:pPr>
            <w:r w:rsidRPr="00B92EDE">
              <w:rPr>
                <w:rFonts w:eastAsia="Droid Sans Fallback" w:cs="Arial"/>
                <w:bCs/>
                <w:kern w:val="3"/>
                <w:lang w:eastAsia="zh-CN"/>
              </w:rPr>
              <w:t>Valor total incluidas las adiciones</w:t>
            </w:r>
          </w:p>
        </w:tc>
        <w:tc>
          <w:tcPr>
            <w:tcW w:w="1984" w:type="dxa"/>
          </w:tcPr>
          <w:p w14:paraId="5C862BD8" w14:textId="0A577D9E" w:rsidR="003961E1" w:rsidRPr="00B92EDE" w:rsidRDefault="00E117D2" w:rsidP="63FC5180">
            <w:pPr>
              <w:pStyle w:val="Prrafodelista"/>
              <w:ind w:left="0"/>
              <w:jc w:val="both"/>
              <w:rPr>
                <w:rFonts w:cs="Arial"/>
                <w:kern w:val="3"/>
                <w:lang w:eastAsia="zh-CN"/>
              </w:rPr>
            </w:pPr>
            <w:sdt>
              <w:sdtPr>
                <w:rPr>
                  <w:rFonts w:cs="Arial"/>
                </w:rPr>
                <w:id w:val="-119768482"/>
                <w:placeholder>
                  <w:docPart w:val="718167EF77464A2687A88E9BCDB0EE06"/>
                </w:placeholder>
              </w:sdtPr>
              <w:sdtEndPr/>
              <w:sdtContent>
                <w:r w:rsidR="10326139" w:rsidRPr="63FC5180">
                  <w:t>$</w:t>
                </w:r>
                <w:r w:rsidR="0069083C">
                  <w:t>150.000.000</w:t>
                </w:r>
              </w:sdtContent>
            </w:sdt>
          </w:p>
        </w:tc>
      </w:tr>
      <w:tr w:rsidR="003961E1" w:rsidRPr="00B92EDE" w14:paraId="64D8A35A" w14:textId="77777777" w:rsidTr="0D3F83E8">
        <w:tc>
          <w:tcPr>
            <w:tcW w:w="7410" w:type="dxa"/>
          </w:tcPr>
          <w:p w14:paraId="78A7C679" w14:textId="77777777" w:rsidR="003961E1" w:rsidRPr="00B92EDE" w:rsidRDefault="003961E1" w:rsidP="00ED6225">
            <w:pPr>
              <w:pStyle w:val="Prrafodelista"/>
              <w:ind w:left="0"/>
              <w:jc w:val="both"/>
              <w:rPr>
                <w:rFonts w:eastAsia="Droid Sans Fallback" w:cs="Arial"/>
                <w:bCs/>
                <w:kern w:val="3"/>
                <w:lang w:eastAsia="zh-CN"/>
              </w:rPr>
            </w:pPr>
            <w:r w:rsidRPr="00B92EDE">
              <w:rPr>
                <w:rFonts w:eastAsia="Droid Sans Fallback" w:cs="Arial"/>
                <w:bCs/>
                <w:kern w:val="3"/>
                <w:lang w:eastAsia="zh-CN"/>
              </w:rPr>
              <w:t>Valor total ejecutado</w:t>
            </w:r>
          </w:p>
        </w:tc>
        <w:tc>
          <w:tcPr>
            <w:tcW w:w="1984" w:type="dxa"/>
          </w:tcPr>
          <w:p w14:paraId="5775FF86" w14:textId="16D2C4E7" w:rsidR="003961E1" w:rsidRPr="00B92EDE" w:rsidRDefault="00E117D2" w:rsidP="63FC5180">
            <w:pPr>
              <w:pStyle w:val="Prrafodelista"/>
              <w:ind w:left="0"/>
              <w:jc w:val="both"/>
              <w:rPr>
                <w:rFonts w:eastAsia="Droid Sans Fallback" w:cs="Arial"/>
                <w:kern w:val="3"/>
                <w:lang w:eastAsia="zh-CN"/>
              </w:rPr>
            </w:pPr>
            <w:sdt>
              <w:sdtPr>
                <w:rPr>
                  <w:rFonts w:cs="Arial"/>
                </w:rPr>
                <w:id w:val="-1209256805"/>
                <w:placeholder>
                  <w:docPart w:val="FF93FE3F434840B884EFFD86789D4F56"/>
                </w:placeholder>
              </w:sdtPr>
              <w:sdtEndPr/>
              <w:sdtContent>
                <w:r w:rsidR="2B6AE2A5" w:rsidRPr="63FC5180">
                  <w:rPr>
                    <w:rFonts w:cs="Arial"/>
                  </w:rPr>
                  <w:t>$</w:t>
                </w:r>
              </w:sdtContent>
            </w:sdt>
            <w:r w:rsidR="0069083C">
              <w:rPr>
                <w:rFonts w:cs="Arial"/>
              </w:rPr>
              <w:t>150.000.000</w:t>
            </w:r>
          </w:p>
        </w:tc>
      </w:tr>
      <w:tr w:rsidR="003961E1" w:rsidRPr="00B92EDE" w14:paraId="3DA98B75" w14:textId="77777777" w:rsidTr="0D3F83E8">
        <w:tc>
          <w:tcPr>
            <w:tcW w:w="7410" w:type="dxa"/>
          </w:tcPr>
          <w:p w14:paraId="65FF8E35" w14:textId="77777777" w:rsidR="003961E1" w:rsidRPr="006A0090" w:rsidRDefault="003961E1" w:rsidP="00ED6225">
            <w:pPr>
              <w:pStyle w:val="Prrafodelista"/>
              <w:ind w:left="0"/>
              <w:jc w:val="both"/>
              <w:rPr>
                <w:rFonts w:eastAsia="Droid Sans Fallback" w:cs="Arial"/>
                <w:bCs/>
                <w:color w:val="FF0000"/>
                <w:kern w:val="3"/>
                <w:lang w:eastAsia="zh-CN"/>
              </w:rPr>
            </w:pPr>
            <w:r w:rsidRPr="00B92EDE">
              <w:rPr>
                <w:rFonts w:eastAsia="Droid Sans Fallback" w:cs="Arial"/>
                <w:bCs/>
                <w:kern w:val="3"/>
                <w:lang w:eastAsia="zh-CN"/>
              </w:rPr>
              <w:t>Valor pagado o desembolsado al contratista.</w:t>
            </w:r>
            <w:r>
              <w:rPr>
                <w:rFonts w:eastAsia="Droid Sans Fallback" w:cs="Arial"/>
                <w:bCs/>
                <w:kern w:val="3"/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sdt>
            <w:sdtPr>
              <w:rPr>
                <w:rFonts w:cs="Arial"/>
              </w:rPr>
              <w:id w:val="-1246945598"/>
              <w:placeholder>
                <w:docPart w:val="649B3D4BDF474F92ACEC7CCC5AEBE6E3"/>
              </w:placeholder>
            </w:sdtPr>
            <w:sdtEndPr/>
            <w:sdtContent>
              <w:p w14:paraId="17FF7148" w14:textId="64546165" w:rsidR="003961E1" w:rsidRPr="00B92EDE" w:rsidRDefault="19F116F1" w:rsidP="00ED6225">
                <w:pPr>
                  <w:pStyle w:val="Prrafodelista"/>
                  <w:ind w:left="0"/>
                  <w:jc w:val="both"/>
                  <w:rPr>
                    <w:rFonts w:cs="Arial"/>
                  </w:rPr>
                </w:pPr>
                <w:r w:rsidRPr="63FC5180">
                  <w:rPr>
                    <w:rFonts w:cs="Arial"/>
                  </w:rPr>
                  <w:t>$</w:t>
                </w:r>
                <w:r w:rsidR="0069083C">
                  <w:rPr>
                    <w:rFonts w:cs="Arial"/>
                  </w:rPr>
                  <w:t>150.000.00</w:t>
                </w:r>
                <w:r w:rsidR="0A849434" w:rsidRPr="63FC5180">
                  <w:t>0</w:t>
                </w:r>
              </w:p>
            </w:sdtContent>
          </w:sdt>
        </w:tc>
      </w:tr>
      <w:tr w:rsidR="003961E1" w:rsidRPr="00B92EDE" w14:paraId="7E98F2FE" w14:textId="77777777" w:rsidTr="0D3F83E8">
        <w:tc>
          <w:tcPr>
            <w:tcW w:w="7410" w:type="dxa"/>
          </w:tcPr>
          <w:p w14:paraId="2C57D91A" w14:textId="77777777" w:rsidR="003961E1" w:rsidRPr="00663F02" w:rsidRDefault="003961E1" w:rsidP="00ED6225">
            <w:pPr>
              <w:pStyle w:val="Prrafodelista"/>
              <w:ind w:left="0"/>
              <w:jc w:val="both"/>
              <w:rPr>
                <w:rFonts w:eastAsia="Droid Sans Fallback" w:cs="Arial"/>
                <w:bCs/>
                <w:color w:val="FF0000"/>
                <w:kern w:val="3"/>
                <w:lang w:eastAsia="zh-CN"/>
              </w:rPr>
            </w:pPr>
            <w:r w:rsidRPr="00B92EDE">
              <w:rPr>
                <w:rFonts w:eastAsia="Droid Sans Fallback" w:cs="Arial"/>
                <w:bCs/>
                <w:kern w:val="3"/>
                <w:lang w:eastAsia="zh-CN"/>
              </w:rPr>
              <w:t>Saldo a favor del contratista.</w:t>
            </w:r>
            <w:r>
              <w:rPr>
                <w:rFonts w:eastAsia="Droid Sans Fallback" w:cs="Arial"/>
                <w:bCs/>
                <w:kern w:val="3"/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14:paraId="41308CDE" w14:textId="6C29B5FE" w:rsidR="003961E1" w:rsidRPr="00B92EDE" w:rsidRDefault="00E117D2" w:rsidP="00ED6225">
            <w:pPr>
              <w:pStyle w:val="Prrafodelista"/>
              <w:ind w:left="0"/>
              <w:jc w:val="both"/>
              <w:rPr>
                <w:rFonts w:cs="Arial"/>
              </w:rPr>
            </w:pPr>
            <w:sdt>
              <w:sdtPr>
                <w:rPr>
                  <w:rFonts w:cs="Arial"/>
                </w:rPr>
                <w:id w:val="957155775"/>
                <w:placeholder>
                  <w:docPart w:val="D5F1F4D1BE5C4A09913931A1EC264285"/>
                </w:placeholder>
              </w:sdtPr>
              <w:sdtEndPr/>
              <w:sdtContent>
                <w:r w:rsidR="19F116F1" w:rsidRPr="63FC5180">
                  <w:rPr>
                    <w:rFonts w:cs="Arial"/>
                  </w:rPr>
                  <w:t>$</w:t>
                </w:r>
              </w:sdtContent>
            </w:sdt>
            <w:r w:rsidR="0069083C">
              <w:rPr>
                <w:rFonts w:cs="Arial"/>
              </w:rPr>
              <w:t>0</w:t>
            </w:r>
          </w:p>
        </w:tc>
      </w:tr>
      <w:tr w:rsidR="003961E1" w:rsidRPr="00B92EDE" w14:paraId="13D9CCC9" w14:textId="77777777" w:rsidTr="0D3F83E8">
        <w:tc>
          <w:tcPr>
            <w:tcW w:w="7410" w:type="dxa"/>
          </w:tcPr>
          <w:p w14:paraId="4CAEEC04" w14:textId="77777777" w:rsidR="003961E1" w:rsidRPr="00B92EDE" w:rsidRDefault="003961E1" w:rsidP="00ED6225">
            <w:pPr>
              <w:pStyle w:val="Prrafodelista"/>
              <w:ind w:left="0"/>
              <w:jc w:val="both"/>
              <w:rPr>
                <w:rFonts w:eastAsia="Droid Sans Fallback" w:cs="Arial"/>
                <w:bCs/>
                <w:kern w:val="3"/>
                <w:lang w:eastAsia="zh-CN"/>
              </w:rPr>
            </w:pPr>
            <w:r w:rsidRPr="00B92EDE">
              <w:rPr>
                <w:rFonts w:eastAsia="Droid Sans Fallback" w:cs="Arial"/>
                <w:bCs/>
                <w:kern w:val="3"/>
                <w:lang w:eastAsia="zh-CN"/>
              </w:rPr>
              <w:t xml:space="preserve">Valor a reintegrar o reintegrado por parte del contratista. </w:t>
            </w:r>
          </w:p>
          <w:p w14:paraId="6DA12519" w14:textId="77777777" w:rsidR="003961E1" w:rsidRPr="00B92EDE" w:rsidRDefault="003961E1" w:rsidP="00ED6225">
            <w:pPr>
              <w:pStyle w:val="Prrafodelista"/>
              <w:ind w:left="0"/>
              <w:jc w:val="both"/>
              <w:rPr>
                <w:rFonts w:eastAsia="Droid Sans Fallback" w:cs="Arial"/>
                <w:bCs/>
                <w:kern w:val="3"/>
                <w:lang w:eastAsia="zh-CN"/>
              </w:rPr>
            </w:pPr>
            <w:r w:rsidRPr="00B92EDE">
              <w:rPr>
                <w:rFonts w:eastAsia="Droid Sans Fallback" w:cs="Arial"/>
                <w:bCs/>
                <w:kern w:val="3"/>
                <w:lang w:eastAsia="zh-CN"/>
              </w:rPr>
              <w:t xml:space="preserve">*Adjuntar copia del reintegro si </w:t>
            </w:r>
            <w:r>
              <w:rPr>
                <w:rFonts w:eastAsia="Droid Sans Fallback" w:cs="Arial"/>
                <w:bCs/>
                <w:kern w:val="3"/>
                <w:lang w:eastAsia="zh-CN"/>
              </w:rPr>
              <w:t xml:space="preserve">aplica </w:t>
            </w:r>
          </w:p>
        </w:tc>
        <w:tc>
          <w:tcPr>
            <w:tcW w:w="1984" w:type="dxa"/>
          </w:tcPr>
          <w:p w14:paraId="5A193381" w14:textId="31A616C7" w:rsidR="003961E1" w:rsidRPr="00B92EDE" w:rsidRDefault="00E117D2" w:rsidP="63FC5180">
            <w:pPr>
              <w:pStyle w:val="Prrafodelista"/>
              <w:ind w:left="0"/>
              <w:jc w:val="both"/>
              <w:rPr>
                <w:rFonts w:cs="Arial"/>
                <w:kern w:val="3"/>
                <w:lang w:eastAsia="zh-CN"/>
              </w:rPr>
            </w:pPr>
            <w:sdt>
              <w:sdtPr>
                <w:rPr>
                  <w:rFonts w:cs="Arial"/>
                </w:rPr>
                <w:id w:val="673685660"/>
                <w:placeholder>
                  <w:docPart w:val="9D04ABD1565D498796F8D400C6BF6A8E"/>
                </w:placeholder>
              </w:sdtPr>
              <w:sdtEndPr/>
              <w:sdtContent>
                <w:r w:rsidR="4DB6A616" w:rsidRPr="63FC5180">
                  <w:rPr>
                    <w:rFonts w:cs="Arial"/>
                  </w:rPr>
                  <w:t>N/A</w:t>
                </w:r>
              </w:sdtContent>
            </w:sdt>
          </w:p>
        </w:tc>
      </w:tr>
      <w:tr w:rsidR="003961E1" w:rsidRPr="00B92EDE" w14:paraId="7A8EE691" w14:textId="77777777" w:rsidTr="0D3F83E8">
        <w:tc>
          <w:tcPr>
            <w:tcW w:w="7410" w:type="dxa"/>
          </w:tcPr>
          <w:p w14:paraId="2591E43B" w14:textId="77777777" w:rsidR="003961E1" w:rsidRPr="00B92EDE" w:rsidRDefault="003961E1" w:rsidP="00ED6225">
            <w:pPr>
              <w:pStyle w:val="Prrafodelista"/>
              <w:ind w:left="0"/>
              <w:jc w:val="both"/>
              <w:rPr>
                <w:rFonts w:eastAsia="Droid Sans Fallback" w:cs="Arial"/>
                <w:bCs/>
                <w:kern w:val="3"/>
                <w:lang w:eastAsia="zh-CN"/>
              </w:rPr>
            </w:pPr>
            <w:r w:rsidRPr="00B92EDE">
              <w:rPr>
                <w:rFonts w:eastAsia="Droid Sans Fallback" w:cs="Arial"/>
                <w:bCs/>
                <w:kern w:val="3"/>
                <w:lang w:eastAsia="zh-CN"/>
              </w:rPr>
              <w:t>Valor a liberar</w:t>
            </w:r>
            <w:r>
              <w:rPr>
                <w:rFonts w:eastAsia="Droid Sans Fallback" w:cs="Arial"/>
                <w:bCs/>
                <w:kern w:val="3"/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14:paraId="68ED8186" w14:textId="7AAE366D" w:rsidR="003961E1" w:rsidRPr="00B92EDE" w:rsidRDefault="0069083C" w:rsidP="63FC5180">
            <w:pPr>
              <w:pStyle w:val="Prrafodelista"/>
              <w:ind w:left="0"/>
              <w:jc w:val="both"/>
              <w:rPr>
                <w:rFonts w:eastAsia="Droid Sans Fallback" w:cs="Arial"/>
                <w:kern w:val="3"/>
                <w:lang w:eastAsia="zh-CN"/>
              </w:rPr>
            </w:pPr>
            <w:r>
              <w:rPr>
                <w:rFonts w:cs="Arial"/>
              </w:rPr>
              <w:t>$0</w:t>
            </w:r>
          </w:p>
        </w:tc>
      </w:tr>
      <w:tr w:rsidR="003961E1" w:rsidRPr="00B92EDE" w14:paraId="6B361644" w14:textId="77777777" w:rsidTr="0D3F83E8">
        <w:tc>
          <w:tcPr>
            <w:tcW w:w="7410" w:type="dxa"/>
          </w:tcPr>
          <w:p w14:paraId="5730304D" w14:textId="77777777" w:rsidR="003961E1" w:rsidRPr="00B92EDE" w:rsidRDefault="003961E1" w:rsidP="00ED6225">
            <w:pPr>
              <w:pStyle w:val="Prrafodelista"/>
              <w:ind w:left="0"/>
              <w:jc w:val="both"/>
              <w:rPr>
                <w:rFonts w:eastAsia="Droid Sans Fallback" w:cs="Arial"/>
                <w:bCs/>
                <w:kern w:val="3"/>
                <w:lang w:eastAsia="zh-CN"/>
              </w:rPr>
            </w:pPr>
            <w:r w:rsidRPr="00B92EDE">
              <w:rPr>
                <w:rFonts w:eastAsia="Droid Sans Fallback" w:cs="Arial"/>
                <w:bCs/>
                <w:kern w:val="3"/>
                <w:lang w:eastAsia="zh-CN"/>
              </w:rPr>
              <w:t xml:space="preserve">Informe sobre la ejecución de valor destinado a imprevistos, cuando los mismos hayan sido pactados (cuando aplique).  </w:t>
            </w:r>
          </w:p>
        </w:tc>
        <w:tc>
          <w:tcPr>
            <w:tcW w:w="1984" w:type="dxa"/>
          </w:tcPr>
          <w:p w14:paraId="6EB9DBE7" w14:textId="56BAB797" w:rsidR="003961E1" w:rsidRPr="00B92EDE" w:rsidRDefault="4A6CB064" w:rsidP="0D3F83E8">
            <w:pPr>
              <w:pStyle w:val="Prrafodelista"/>
              <w:ind w:left="0"/>
              <w:jc w:val="both"/>
              <w:rPr>
                <w:rFonts w:eastAsia="Droid Sans Fallback" w:cs="Arial"/>
                <w:kern w:val="3"/>
                <w:lang w:eastAsia="zh-CN"/>
              </w:rPr>
            </w:pPr>
            <w:r w:rsidRPr="0D3F83E8">
              <w:rPr>
                <w:rFonts w:eastAsia="Droid Sans Fallback" w:cs="Arial"/>
                <w:lang w:eastAsia="zh-CN"/>
              </w:rPr>
              <w:t>N/A</w:t>
            </w:r>
          </w:p>
        </w:tc>
      </w:tr>
      <w:tr w:rsidR="003961E1" w:rsidRPr="00B92EDE" w14:paraId="54AD7B03" w14:textId="77777777" w:rsidTr="0D3F83E8">
        <w:tc>
          <w:tcPr>
            <w:tcW w:w="7410" w:type="dxa"/>
          </w:tcPr>
          <w:p w14:paraId="15011788" w14:textId="77777777" w:rsidR="003961E1" w:rsidRPr="00B92EDE" w:rsidRDefault="003961E1" w:rsidP="00ED6225">
            <w:pPr>
              <w:pStyle w:val="Prrafodelista"/>
              <w:ind w:left="0"/>
              <w:jc w:val="both"/>
              <w:rPr>
                <w:rFonts w:eastAsia="Droid Sans Fallback" w:cs="Arial"/>
                <w:bCs/>
                <w:kern w:val="3"/>
                <w:lang w:eastAsia="zh-CN"/>
              </w:rPr>
            </w:pPr>
            <w:r w:rsidRPr="00B92EDE">
              <w:rPr>
                <w:rFonts w:eastAsia="Droid Sans Fallback" w:cs="Arial"/>
                <w:bCs/>
                <w:kern w:val="3"/>
                <w:lang w:eastAsia="zh-CN"/>
              </w:rPr>
              <w:t>Información sobre rendimientos financieros cuando aplique.</w:t>
            </w:r>
            <w:r w:rsidRPr="00F54626">
              <w:rPr>
                <w:rFonts w:eastAsia="Droid Sans Fallback" w:cs="Arial"/>
                <w:bCs/>
                <w:color w:val="FF0000"/>
                <w:kern w:val="3"/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14:paraId="65F07460" w14:textId="6C18D06C" w:rsidR="003961E1" w:rsidRPr="00B92EDE" w:rsidRDefault="21F99E16" w:rsidP="0D3F83E8">
            <w:pPr>
              <w:pStyle w:val="Prrafodelista"/>
              <w:ind w:left="0"/>
              <w:jc w:val="both"/>
              <w:rPr>
                <w:rFonts w:eastAsia="Droid Sans Fallback" w:cs="Arial"/>
                <w:kern w:val="3"/>
                <w:lang w:eastAsia="zh-CN"/>
              </w:rPr>
            </w:pPr>
            <w:r w:rsidRPr="0D3F83E8">
              <w:rPr>
                <w:rFonts w:eastAsia="Droid Sans Fallback" w:cs="Arial"/>
                <w:lang w:eastAsia="zh-CN"/>
              </w:rPr>
              <w:t>N/A</w:t>
            </w:r>
          </w:p>
        </w:tc>
      </w:tr>
      <w:tr w:rsidR="003961E1" w:rsidRPr="00B92EDE" w14:paraId="41960E58" w14:textId="77777777" w:rsidTr="0D3F83E8">
        <w:tc>
          <w:tcPr>
            <w:tcW w:w="7410" w:type="dxa"/>
          </w:tcPr>
          <w:p w14:paraId="1E5510C3" w14:textId="77777777" w:rsidR="003961E1" w:rsidRPr="00B92EDE" w:rsidRDefault="003961E1" w:rsidP="00ED6225">
            <w:pPr>
              <w:pStyle w:val="Prrafodelista"/>
              <w:ind w:left="0"/>
              <w:jc w:val="both"/>
              <w:rPr>
                <w:rFonts w:eastAsia="Droid Sans Fallback" w:cs="Arial"/>
                <w:bCs/>
                <w:kern w:val="3"/>
                <w:lang w:eastAsia="zh-CN"/>
              </w:rPr>
            </w:pPr>
            <w:r w:rsidRPr="00B92EDE">
              <w:rPr>
                <w:rFonts w:eastAsia="Droid Sans Fallback" w:cs="Arial"/>
                <w:bCs/>
                <w:kern w:val="3"/>
                <w:lang w:eastAsia="zh-CN"/>
              </w:rPr>
              <w:t>Relación de subcontratos cuando haya lugar, indicando su objeto, valor, estado de ejecución, pago y liquidación (cuando aplique).</w:t>
            </w:r>
            <w:r>
              <w:rPr>
                <w:rFonts w:eastAsia="Droid Sans Fallback" w:cs="Arial"/>
                <w:bCs/>
                <w:kern w:val="3"/>
                <w:lang w:eastAsia="zh-CN"/>
              </w:rPr>
              <w:t xml:space="preserve"> </w:t>
            </w:r>
          </w:p>
        </w:tc>
        <w:tc>
          <w:tcPr>
            <w:tcW w:w="1984" w:type="dxa"/>
          </w:tcPr>
          <w:p w14:paraId="4070C72E" w14:textId="53059969" w:rsidR="003961E1" w:rsidRPr="00B92EDE" w:rsidRDefault="1CE4F313" w:rsidP="0D3F83E8">
            <w:pPr>
              <w:pStyle w:val="Prrafodelista"/>
              <w:ind w:left="0"/>
              <w:jc w:val="both"/>
              <w:rPr>
                <w:rFonts w:eastAsia="Droid Sans Fallback" w:cs="Arial"/>
                <w:kern w:val="3"/>
                <w:lang w:eastAsia="zh-CN"/>
              </w:rPr>
            </w:pPr>
            <w:r w:rsidRPr="0D3F83E8">
              <w:rPr>
                <w:rFonts w:eastAsia="Droid Sans Fallback" w:cs="Arial"/>
                <w:lang w:eastAsia="zh-CN"/>
              </w:rPr>
              <w:t>N/A</w:t>
            </w:r>
          </w:p>
        </w:tc>
      </w:tr>
    </w:tbl>
    <w:p w14:paraId="4E5699ED" w14:textId="77777777" w:rsidR="003961E1" w:rsidRPr="003961E1" w:rsidRDefault="003961E1" w:rsidP="63FC5180">
      <w:pPr>
        <w:rPr>
          <w:rFonts w:cs="Arial"/>
          <w:b/>
          <w:bCs/>
          <w:sz w:val="18"/>
          <w:szCs w:val="18"/>
        </w:rPr>
      </w:pPr>
    </w:p>
    <w:p w14:paraId="14809315" w14:textId="5641B5ED" w:rsidR="63FC5180" w:rsidRDefault="63FC5180" w:rsidP="63FC5180">
      <w:pPr>
        <w:ind w:left="708"/>
        <w:rPr>
          <w:rFonts w:cs="Arial"/>
          <w:b/>
          <w:bCs/>
          <w:color w:val="000000" w:themeColor="text1"/>
          <w:sz w:val="18"/>
          <w:szCs w:val="18"/>
        </w:rPr>
      </w:pPr>
    </w:p>
    <w:p w14:paraId="225C2F66" w14:textId="77777777" w:rsidR="00AB500A" w:rsidRDefault="00AB500A" w:rsidP="63FC5180">
      <w:pPr>
        <w:ind w:left="708"/>
        <w:rPr>
          <w:rFonts w:cs="Arial"/>
          <w:b/>
          <w:bCs/>
          <w:color w:val="000000" w:themeColor="text1"/>
          <w:sz w:val="18"/>
          <w:szCs w:val="18"/>
        </w:rPr>
      </w:pPr>
    </w:p>
    <w:p w14:paraId="3E7D7CBF" w14:textId="7410FC19" w:rsidR="00CC19F4" w:rsidRDefault="00CA13B7" w:rsidP="63FC5180">
      <w:pPr>
        <w:ind w:left="708"/>
        <w:rPr>
          <w:rFonts w:cs="Arial"/>
          <w:b/>
          <w:bCs/>
          <w:color w:val="000000" w:themeColor="text1"/>
          <w:sz w:val="18"/>
          <w:szCs w:val="18"/>
        </w:rPr>
      </w:pPr>
      <w:r>
        <w:rPr>
          <w:rFonts w:cs="Arial"/>
          <w:b/>
          <w:bCs/>
          <w:color w:val="000000" w:themeColor="text1"/>
          <w:sz w:val="18"/>
          <w:szCs w:val="18"/>
        </w:rPr>
        <w:t xml:space="preserve">Se hace necesario </w:t>
      </w:r>
      <w:r w:rsidR="00FE1063">
        <w:rPr>
          <w:rFonts w:cs="Arial"/>
          <w:b/>
          <w:bCs/>
          <w:color w:val="000000" w:themeColor="text1"/>
          <w:sz w:val="18"/>
          <w:szCs w:val="18"/>
        </w:rPr>
        <w:t xml:space="preserve">que el área </w:t>
      </w:r>
      <w:r>
        <w:rPr>
          <w:rFonts w:cs="Arial"/>
          <w:b/>
          <w:bCs/>
          <w:color w:val="000000" w:themeColor="text1"/>
          <w:sz w:val="18"/>
          <w:szCs w:val="18"/>
        </w:rPr>
        <w:t>desagre</w:t>
      </w:r>
      <w:r w:rsidR="003137C9">
        <w:rPr>
          <w:rFonts w:cs="Arial"/>
          <w:b/>
          <w:bCs/>
          <w:color w:val="000000" w:themeColor="text1"/>
          <w:sz w:val="18"/>
          <w:szCs w:val="18"/>
        </w:rPr>
        <w:t>gue</w:t>
      </w:r>
      <w:r>
        <w:rPr>
          <w:rFonts w:cs="Arial"/>
          <w:b/>
          <w:bCs/>
          <w:color w:val="000000" w:themeColor="text1"/>
          <w:sz w:val="18"/>
          <w:szCs w:val="18"/>
        </w:rPr>
        <w:t xml:space="preserve"> </w:t>
      </w:r>
      <w:r w:rsidR="001B7319">
        <w:rPr>
          <w:rFonts w:cs="Arial"/>
          <w:b/>
          <w:bCs/>
          <w:color w:val="000000" w:themeColor="text1"/>
          <w:sz w:val="18"/>
          <w:szCs w:val="18"/>
        </w:rPr>
        <w:t xml:space="preserve">la ejecución </w:t>
      </w:r>
      <w:r w:rsidR="00CC19F4">
        <w:rPr>
          <w:rFonts w:cs="Arial"/>
          <w:b/>
          <w:bCs/>
          <w:color w:val="000000" w:themeColor="text1"/>
          <w:sz w:val="18"/>
          <w:szCs w:val="18"/>
        </w:rPr>
        <w:t xml:space="preserve">presupuestal </w:t>
      </w:r>
      <w:r w:rsidR="00246B9C">
        <w:rPr>
          <w:rFonts w:cs="Arial"/>
          <w:b/>
          <w:bCs/>
          <w:color w:val="000000" w:themeColor="text1"/>
          <w:sz w:val="18"/>
          <w:szCs w:val="18"/>
        </w:rPr>
        <w:t xml:space="preserve">tanto del Municipio como del </w:t>
      </w:r>
      <w:proofErr w:type="spellStart"/>
      <w:r w:rsidR="00961AF8">
        <w:rPr>
          <w:rFonts w:cs="Arial"/>
          <w:b/>
          <w:bCs/>
          <w:color w:val="000000" w:themeColor="text1"/>
          <w:sz w:val="18"/>
          <w:szCs w:val="18"/>
        </w:rPr>
        <w:t>Depto</w:t>
      </w:r>
      <w:proofErr w:type="spellEnd"/>
      <w:r w:rsidR="00CC19F4">
        <w:rPr>
          <w:rFonts w:cs="Arial"/>
          <w:b/>
          <w:bCs/>
          <w:color w:val="000000" w:themeColor="text1"/>
          <w:sz w:val="18"/>
          <w:szCs w:val="18"/>
        </w:rPr>
        <w:t xml:space="preserve">: </w:t>
      </w:r>
    </w:p>
    <w:p w14:paraId="57EFED9B" w14:textId="77777777" w:rsidR="00CC19F4" w:rsidRDefault="00CC19F4" w:rsidP="63FC5180">
      <w:pPr>
        <w:ind w:left="708"/>
        <w:rPr>
          <w:rFonts w:cs="Arial"/>
          <w:b/>
          <w:bCs/>
          <w:color w:val="000000" w:themeColor="text1"/>
          <w:sz w:val="18"/>
          <w:szCs w:val="18"/>
        </w:rPr>
      </w:pPr>
    </w:p>
    <w:p w14:paraId="78D6F8B2" w14:textId="6A0FC0F8" w:rsidR="00631007" w:rsidRPr="00631007" w:rsidRDefault="00CC19F4" w:rsidP="00631007">
      <w:pPr>
        <w:pStyle w:val="Prrafodelista"/>
        <w:numPr>
          <w:ilvl w:val="1"/>
          <w:numId w:val="3"/>
        </w:numPr>
        <w:rPr>
          <w:rFonts w:cs="Arial"/>
          <w:b/>
          <w:bCs/>
          <w:color w:val="000000" w:themeColor="text1"/>
          <w:sz w:val="18"/>
          <w:szCs w:val="18"/>
        </w:rPr>
      </w:pPr>
      <w:r w:rsidRPr="00631007">
        <w:rPr>
          <w:rFonts w:cs="Arial"/>
          <w:b/>
          <w:bCs/>
          <w:color w:val="000000" w:themeColor="text1"/>
          <w:sz w:val="18"/>
          <w:szCs w:val="18"/>
        </w:rPr>
        <w:t>EJECUCIÓN PRESUPUESTAL DEL MUNICIPO</w:t>
      </w:r>
    </w:p>
    <w:p w14:paraId="3AE66B1B" w14:textId="27CEFBDE" w:rsidR="00AB500A" w:rsidRPr="00631007" w:rsidRDefault="00631007" w:rsidP="00631007">
      <w:pPr>
        <w:pStyle w:val="Prrafodelista"/>
        <w:numPr>
          <w:ilvl w:val="1"/>
          <w:numId w:val="3"/>
        </w:numPr>
        <w:rPr>
          <w:rFonts w:cs="Arial"/>
          <w:b/>
          <w:bCs/>
          <w:color w:val="000000" w:themeColor="text1"/>
          <w:sz w:val="18"/>
          <w:szCs w:val="18"/>
        </w:rPr>
      </w:pPr>
      <w:r>
        <w:rPr>
          <w:rFonts w:cs="Arial"/>
          <w:b/>
          <w:bCs/>
          <w:color w:val="000000" w:themeColor="text1"/>
          <w:sz w:val="18"/>
          <w:szCs w:val="18"/>
        </w:rPr>
        <w:t xml:space="preserve">EJECUCIÓN PRESUPUESTAL </w:t>
      </w:r>
      <w:r w:rsidR="00F03659">
        <w:rPr>
          <w:rFonts w:cs="Arial"/>
          <w:b/>
          <w:bCs/>
          <w:color w:val="000000" w:themeColor="text1"/>
          <w:sz w:val="18"/>
          <w:szCs w:val="18"/>
        </w:rPr>
        <w:t xml:space="preserve">DEL DEPARTAMENTO </w:t>
      </w:r>
      <w:r w:rsidR="003137C9" w:rsidRPr="00631007">
        <w:rPr>
          <w:rFonts w:cs="Arial"/>
          <w:b/>
          <w:bCs/>
          <w:color w:val="000000" w:themeColor="text1"/>
          <w:sz w:val="18"/>
          <w:szCs w:val="18"/>
        </w:rPr>
        <w:t xml:space="preserve"> </w:t>
      </w:r>
      <w:r w:rsidR="001B7319" w:rsidRPr="00631007">
        <w:rPr>
          <w:rFonts w:cs="Arial"/>
          <w:b/>
          <w:bCs/>
          <w:color w:val="000000" w:themeColor="text1"/>
          <w:sz w:val="18"/>
          <w:szCs w:val="18"/>
        </w:rPr>
        <w:t xml:space="preserve"> </w:t>
      </w:r>
    </w:p>
    <w:p w14:paraId="2335A5B8" w14:textId="77777777" w:rsidR="00AB500A" w:rsidRDefault="00AB500A" w:rsidP="63FC5180">
      <w:pPr>
        <w:ind w:left="708"/>
        <w:rPr>
          <w:rFonts w:cs="Arial"/>
          <w:b/>
          <w:bCs/>
          <w:color w:val="000000" w:themeColor="text1"/>
          <w:sz w:val="18"/>
          <w:szCs w:val="18"/>
        </w:rPr>
      </w:pPr>
    </w:p>
    <w:p w14:paraId="5280633F" w14:textId="77777777" w:rsidR="00AB500A" w:rsidRDefault="00AB500A" w:rsidP="63FC5180">
      <w:pPr>
        <w:ind w:left="708"/>
        <w:rPr>
          <w:rFonts w:cs="Arial"/>
          <w:b/>
          <w:bCs/>
          <w:color w:val="000000" w:themeColor="text1"/>
          <w:sz w:val="18"/>
          <w:szCs w:val="18"/>
        </w:rPr>
      </w:pPr>
    </w:p>
    <w:p w14:paraId="30B77080" w14:textId="77777777" w:rsidR="00AB500A" w:rsidRDefault="00AB500A" w:rsidP="63FC5180">
      <w:pPr>
        <w:ind w:left="708"/>
        <w:rPr>
          <w:rFonts w:cs="Arial"/>
          <w:b/>
          <w:bCs/>
          <w:color w:val="000000" w:themeColor="text1"/>
          <w:sz w:val="18"/>
          <w:szCs w:val="18"/>
        </w:rPr>
      </w:pPr>
    </w:p>
    <w:p w14:paraId="284A250B" w14:textId="07CF73B8" w:rsidR="0077742F" w:rsidRPr="00B92EDE" w:rsidRDefault="00B1194A" w:rsidP="00630C71">
      <w:pPr>
        <w:pStyle w:val="Prrafodelista"/>
        <w:numPr>
          <w:ilvl w:val="0"/>
          <w:numId w:val="3"/>
        </w:numPr>
        <w:rPr>
          <w:rFonts w:cs="Arial"/>
          <w:b/>
          <w:bCs/>
          <w:color w:val="000000"/>
          <w:sz w:val="18"/>
          <w:szCs w:val="18"/>
        </w:rPr>
      </w:pPr>
      <w:r w:rsidRPr="00B92EDE">
        <w:rPr>
          <w:rFonts w:cs="Arial"/>
          <w:b/>
          <w:bCs/>
          <w:color w:val="000000"/>
          <w:sz w:val="18"/>
          <w:szCs w:val="18"/>
        </w:rPr>
        <w:t>CERTIFICACIONES PARA PAGOS SUSCRITAS POR EL SUPERVISOR:</w:t>
      </w:r>
    </w:p>
    <w:p w14:paraId="7879891E" w14:textId="77777777" w:rsidR="00B1194A" w:rsidRPr="00B1194A" w:rsidRDefault="00B1194A" w:rsidP="002C3346">
      <w:pPr>
        <w:rPr>
          <w:rFonts w:cs="Arial"/>
          <w:b/>
          <w:bCs/>
          <w:color w:val="000000"/>
          <w:sz w:val="16"/>
          <w:szCs w:val="16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47"/>
        <w:gridCol w:w="1147"/>
        <w:gridCol w:w="1387"/>
        <w:gridCol w:w="1843"/>
        <w:gridCol w:w="1559"/>
        <w:gridCol w:w="2311"/>
      </w:tblGrid>
      <w:tr w:rsidR="00F2016F" w:rsidRPr="00B1194A" w14:paraId="15FFC55A" w14:textId="77777777" w:rsidTr="63FC5180">
        <w:tc>
          <w:tcPr>
            <w:tcW w:w="610" w:type="pct"/>
          </w:tcPr>
          <w:p w14:paraId="6D1AEEED" w14:textId="17CE6377" w:rsidR="00F2016F" w:rsidRPr="00B1194A" w:rsidRDefault="00F2016F" w:rsidP="00A7647E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ORDEN DE PAGO</w:t>
            </w:r>
          </w:p>
        </w:tc>
        <w:tc>
          <w:tcPr>
            <w:tcW w:w="610" w:type="pct"/>
          </w:tcPr>
          <w:p w14:paraId="3D4CE3F4" w14:textId="560A19B0" w:rsidR="00F2016F" w:rsidRPr="00B1194A" w:rsidRDefault="00F2016F" w:rsidP="00A7647E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NÚMERO DE FACTURA</w:t>
            </w:r>
          </w:p>
        </w:tc>
        <w:tc>
          <w:tcPr>
            <w:tcW w:w="738" w:type="pct"/>
          </w:tcPr>
          <w:p w14:paraId="1E66D2A0" w14:textId="12980595" w:rsidR="00F2016F" w:rsidRPr="00B1194A" w:rsidRDefault="00F2016F" w:rsidP="00A7647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1194A">
              <w:rPr>
                <w:rFonts w:cs="Arial"/>
                <w:b/>
                <w:bCs/>
                <w:color w:val="000000"/>
                <w:sz w:val="16"/>
                <w:szCs w:val="16"/>
              </w:rPr>
              <w:t>PERIODO CERTIFICADO</w:t>
            </w:r>
          </w:p>
        </w:tc>
        <w:tc>
          <w:tcPr>
            <w:tcW w:w="981" w:type="pct"/>
          </w:tcPr>
          <w:p w14:paraId="69AB168B" w14:textId="31CC437C" w:rsidR="00F2016F" w:rsidRPr="00B1194A" w:rsidRDefault="00F2016F" w:rsidP="00A7647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1194A">
              <w:rPr>
                <w:rFonts w:cs="Arial"/>
                <w:b/>
                <w:bCs/>
                <w:color w:val="000000"/>
                <w:sz w:val="16"/>
                <w:szCs w:val="16"/>
              </w:rPr>
              <w:t>FECHA DE CERTIFICACIÓN</w:t>
            </w:r>
          </w:p>
        </w:tc>
        <w:tc>
          <w:tcPr>
            <w:tcW w:w="830" w:type="pct"/>
          </w:tcPr>
          <w:p w14:paraId="638CCB34" w14:textId="027DB5E2" w:rsidR="00F2016F" w:rsidRPr="00B1194A" w:rsidRDefault="00F2016F" w:rsidP="00A7647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1194A">
              <w:rPr>
                <w:rFonts w:cs="Arial"/>
                <w:b/>
                <w:bCs/>
                <w:color w:val="000000"/>
                <w:sz w:val="16"/>
                <w:szCs w:val="16"/>
              </w:rPr>
              <w:t>VALOR PAGADO</w:t>
            </w:r>
          </w:p>
        </w:tc>
        <w:tc>
          <w:tcPr>
            <w:tcW w:w="1230" w:type="pct"/>
          </w:tcPr>
          <w:p w14:paraId="2B5C7BA2" w14:textId="3440B9EC" w:rsidR="00F2016F" w:rsidRPr="00B1194A" w:rsidRDefault="00F2016F" w:rsidP="00A7647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1194A">
              <w:rPr>
                <w:rFonts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F2016F" w14:paraId="2BE8E686" w14:textId="77777777" w:rsidTr="63FC5180">
        <w:tc>
          <w:tcPr>
            <w:tcW w:w="610" w:type="pct"/>
          </w:tcPr>
          <w:p w14:paraId="12FAC669" w14:textId="38859F29" w:rsidR="00F2016F" w:rsidRDefault="24E5233A" w:rsidP="63FC518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63FC5180">
              <w:rPr>
                <w:rFonts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610" w:type="pct"/>
          </w:tcPr>
          <w:p w14:paraId="399A711A" w14:textId="084C61EC" w:rsidR="00F2016F" w:rsidRDefault="24E5233A" w:rsidP="63FC518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63FC5180">
              <w:rPr>
                <w:rFonts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738" w:type="pct"/>
          </w:tcPr>
          <w:p w14:paraId="1042DCD3" w14:textId="3BED3305" w:rsidR="00F2016F" w:rsidRDefault="24E5233A" w:rsidP="63FC518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63FC5180">
              <w:rPr>
                <w:rFonts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981" w:type="pct"/>
          </w:tcPr>
          <w:p w14:paraId="701E36EF" w14:textId="50549548" w:rsidR="00F2016F" w:rsidRDefault="24E5233A" w:rsidP="63FC518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63FC5180">
              <w:rPr>
                <w:rFonts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830" w:type="pct"/>
          </w:tcPr>
          <w:p w14:paraId="522E5613" w14:textId="073E359D" w:rsidR="00F2016F" w:rsidRDefault="24E5233A" w:rsidP="63FC518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63FC5180">
              <w:rPr>
                <w:rFonts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1230" w:type="pct"/>
          </w:tcPr>
          <w:p w14:paraId="56A8FC6E" w14:textId="1E4DC614" w:rsidR="00F2016F" w:rsidRDefault="24E5233A" w:rsidP="63FC518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63FC5180">
              <w:rPr>
                <w:rFonts w:cs="Arial"/>
                <w:b/>
                <w:bCs/>
                <w:sz w:val="16"/>
                <w:szCs w:val="16"/>
              </w:rPr>
              <w:t>N/A</w:t>
            </w:r>
          </w:p>
        </w:tc>
      </w:tr>
      <w:tr w:rsidR="00F2016F" w14:paraId="614802E5" w14:textId="77777777" w:rsidTr="63FC5180">
        <w:tc>
          <w:tcPr>
            <w:tcW w:w="610" w:type="pct"/>
          </w:tcPr>
          <w:p w14:paraId="7B4AFD48" w14:textId="7777777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10" w:type="pct"/>
          </w:tcPr>
          <w:p w14:paraId="06E3BC81" w14:textId="7777777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38" w:type="pct"/>
          </w:tcPr>
          <w:p w14:paraId="20E05F00" w14:textId="74F1CCCE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81" w:type="pct"/>
          </w:tcPr>
          <w:p w14:paraId="5AA93EF1" w14:textId="7777777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30" w:type="pct"/>
          </w:tcPr>
          <w:p w14:paraId="29E08961" w14:textId="7777777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30" w:type="pct"/>
          </w:tcPr>
          <w:p w14:paraId="2603224F" w14:textId="7777777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</w:tr>
      <w:tr w:rsidR="00F2016F" w14:paraId="2FD8664F" w14:textId="77777777" w:rsidTr="63FC5180">
        <w:tc>
          <w:tcPr>
            <w:tcW w:w="610" w:type="pct"/>
          </w:tcPr>
          <w:p w14:paraId="053CA2A5" w14:textId="7777777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10" w:type="pct"/>
          </w:tcPr>
          <w:p w14:paraId="02383F07" w14:textId="7777777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38" w:type="pct"/>
          </w:tcPr>
          <w:p w14:paraId="22A3EEFF" w14:textId="69C35263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81" w:type="pct"/>
          </w:tcPr>
          <w:p w14:paraId="06148462" w14:textId="7777777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30" w:type="pct"/>
          </w:tcPr>
          <w:p w14:paraId="5C274B9D" w14:textId="7777777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30" w:type="pct"/>
          </w:tcPr>
          <w:p w14:paraId="6A8C9FB9" w14:textId="7777777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</w:tr>
      <w:tr w:rsidR="00F2016F" w14:paraId="6EAB24CF" w14:textId="77777777" w:rsidTr="63FC5180">
        <w:tc>
          <w:tcPr>
            <w:tcW w:w="610" w:type="pct"/>
          </w:tcPr>
          <w:p w14:paraId="41C54B22" w14:textId="7777777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10" w:type="pct"/>
          </w:tcPr>
          <w:p w14:paraId="48E038FC" w14:textId="7777777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38" w:type="pct"/>
          </w:tcPr>
          <w:p w14:paraId="1BD99FF8" w14:textId="42D6B40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81" w:type="pct"/>
          </w:tcPr>
          <w:p w14:paraId="06DABA93" w14:textId="7777777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30" w:type="pct"/>
          </w:tcPr>
          <w:p w14:paraId="103445D7" w14:textId="7777777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30" w:type="pct"/>
          </w:tcPr>
          <w:p w14:paraId="4067F191" w14:textId="77777777" w:rsidR="00F2016F" w:rsidRDefault="00F2016F" w:rsidP="002C3346">
            <w:pPr>
              <w:rPr>
                <w:rFonts w:cs="Arial"/>
                <w:b/>
                <w:sz w:val="16"/>
                <w:szCs w:val="16"/>
              </w:rPr>
            </w:pPr>
          </w:p>
        </w:tc>
      </w:tr>
    </w:tbl>
    <w:p w14:paraId="1023BB4E" w14:textId="77777777" w:rsidR="0077742F" w:rsidRDefault="0077742F" w:rsidP="002C3346">
      <w:pPr>
        <w:rPr>
          <w:rFonts w:cs="Arial"/>
          <w:b/>
          <w:sz w:val="16"/>
          <w:szCs w:val="16"/>
        </w:rPr>
      </w:pPr>
    </w:p>
    <w:p w14:paraId="26F3036A" w14:textId="77777777" w:rsidR="0077742F" w:rsidRDefault="0077742F" w:rsidP="002C3346">
      <w:pPr>
        <w:rPr>
          <w:rFonts w:cs="Arial"/>
          <w:b/>
          <w:sz w:val="16"/>
          <w:szCs w:val="16"/>
        </w:rPr>
      </w:pPr>
    </w:p>
    <w:p w14:paraId="10A6E5CE" w14:textId="5BAF7948" w:rsidR="00A8300E" w:rsidRPr="00B92EDE" w:rsidRDefault="00A12D6C" w:rsidP="00630C71">
      <w:pPr>
        <w:pStyle w:val="Prrafodelista"/>
        <w:numPr>
          <w:ilvl w:val="0"/>
          <w:numId w:val="3"/>
        </w:numPr>
        <w:rPr>
          <w:rFonts w:cs="Arial"/>
          <w:b/>
          <w:sz w:val="18"/>
          <w:szCs w:val="18"/>
        </w:rPr>
      </w:pPr>
      <w:r w:rsidRPr="00B92EDE">
        <w:rPr>
          <w:rFonts w:cs="Arial"/>
          <w:b/>
          <w:sz w:val="18"/>
          <w:szCs w:val="18"/>
        </w:rPr>
        <w:t>A</w:t>
      </w:r>
      <w:r w:rsidR="00A8300E" w:rsidRPr="00B92EDE">
        <w:rPr>
          <w:rFonts w:cs="Arial"/>
          <w:b/>
          <w:sz w:val="18"/>
          <w:szCs w:val="18"/>
        </w:rPr>
        <w:t>NÁLISIS MATERIALIZACIÓN Y MITIGACIÓN DEL RIESGO</w:t>
      </w:r>
      <w:r w:rsidR="004F6939" w:rsidRPr="00B92EDE">
        <w:rPr>
          <w:rFonts w:cs="Arial"/>
          <w:b/>
          <w:sz w:val="18"/>
          <w:szCs w:val="18"/>
        </w:rPr>
        <w:t xml:space="preserve">: </w:t>
      </w:r>
    </w:p>
    <w:p w14:paraId="6DCAC721" w14:textId="19D4C320" w:rsidR="00A8300E" w:rsidRPr="00042BE1" w:rsidRDefault="00A8300E" w:rsidP="00A8300E">
      <w:pPr>
        <w:jc w:val="both"/>
        <w:rPr>
          <w:rFonts w:eastAsia="MS Mincho" w:cs="Arial"/>
          <w:sz w:val="16"/>
          <w:szCs w:val="16"/>
          <w:lang w:val="es-MX"/>
        </w:rPr>
      </w:pPr>
    </w:p>
    <w:p w14:paraId="411E5425" w14:textId="3CF662DC" w:rsidR="000F0708" w:rsidRPr="00042BE1" w:rsidRDefault="000F0708" w:rsidP="000F0708">
      <w:pPr>
        <w:jc w:val="both"/>
        <w:rPr>
          <w:rFonts w:cs="Arial"/>
          <w:b/>
          <w:sz w:val="16"/>
          <w:szCs w:val="16"/>
        </w:rPr>
      </w:pPr>
      <w:r w:rsidRPr="00042BE1">
        <w:rPr>
          <w:rFonts w:eastAsia="MS Mincho" w:cs="Arial"/>
          <w:sz w:val="16"/>
          <w:szCs w:val="16"/>
          <w:lang w:val="es-MX"/>
        </w:rPr>
        <w:t>¿DURANTE LA EJECUCIÓN SE MATERIALIZÓ ALGÚN RIESGO?</w:t>
      </w:r>
    </w:p>
    <w:p w14:paraId="5AE3547C" w14:textId="77777777" w:rsidR="000F0708" w:rsidRPr="00042BE1" w:rsidRDefault="000F0708" w:rsidP="000F0708">
      <w:pPr>
        <w:jc w:val="both"/>
        <w:rPr>
          <w:rFonts w:cs="Arial"/>
          <w:b/>
          <w:sz w:val="16"/>
          <w:szCs w:val="16"/>
        </w:rPr>
      </w:pPr>
    </w:p>
    <w:p w14:paraId="18E74618" w14:textId="4250F81E" w:rsidR="000F0708" w:rsidRPr="00042BE1" w:rsidRDefault="0115DB07" w:rsidP="63FC5180">
      <w:pPr>
        <w:jc w:val="both"/>
        <w:rPr>
          <w:rFonts w:cs="Arial"/>
          <w:b/>
          <w:bCs/>
          <w:sz w:val="16"/>
          <w:szCs w:val="16"/>
        </w:rPr>
      </w:pPr>
      <w:r w:rsidRPr="63FC5180">
        <w:rPr>
          <w:rFonts w:cs="Arial"/>
          <w:b/>
          <w:bCs/>
          <w:sz w:val="16"/>
          <w:szCs w:val="16"/>
        </w:rPr>
        <w:t xml:space="preserve">SI </w:t>
      </w:r>
      <w:r w:rsidR="3FFF75BF" w:rsidRPr="63FC5180">
        <w:rPr>
          <w:rFonts w:cs="Arial"/>
          <w:b/>
          <w:bCs/>
          <w:sz w:val="16"/>
          <w:szCs w:val="16"/>
        </w:rPr>
        <w:t xml:space="preserve"> </w:t>
      </w:r>
      <w:sdt>
        <w:sdtPr>
          <w:rPr>
            <w:rFonts w:cs="Arial"/>
            <w:b/>
            <w:bCs/>
            <w:sz w:val="16"/>
            <w:szCs w:val="16"/>
          </w:rPr>
          <w:id w:val="645854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3FFF75BF" w:rsidRPr="63FC5180">
            <w:rPr>
              <w:rFonts w:ascii="MS Gothic" w:eastAsia="MS Gothic" w:hAnsi="MS Gothic" w:cs="Arial"/>
              <w:b/>
              <w:bCs/>
              <w:sz w:val="16"/>
              <w:szCs w:val="16"/>
            </w:rPr>
            <w:t>☐</w:t>
          </w:r>
        </w:sdtContent>
      </w:sdt>
      <w:r w:rsidRPr="63FC5180">
        <w:rPr>
          <w:rFonts w:cs="Arial"/>
          <w:b/>
          <w:bCs/>
          <w:sz w:val="16"/>
          <w:szCs w:val="16"/>
        </w:rPr>
        <w:t xml:space="preserve">      NO </w:t>
      </w:r>
      <w:r w:rsidR="3FFF75BF" w:rsidRPr="63FC5180">
        <w:rPr>
          <w:rFonts w:cs="Arial"/>
          <w:b/>
          <w:bCs/>
          <w:sz w:val="16"/>
          <w:szCs w:val="16"/>
        </w:rPr>
        <w:t xml:space="preserve"> </w:t>
      </w:r>
      <w:sdt>
        <w:sdtPr>
          <w:rPr>
            <w:rFonts w:cs="Arial"/>
            <w:b/>
            <w:bCs/>
            <w:sz w:val="16"/>
            <w:szCs w:val="16"/>
          </w:rPr>
          <w:id w:val="18802020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563DB3BA" w:rsidRPr="63FC5180">
            <w:rPr>
              <w:rFonts w:ascii="MS Gothic" w:eastAsia="MS Gothic" w:hAnsi="MS Gothic" w:cs="MS Gothic"/>
              <w:b/>
              <w:bCs/>
              <w:sz w:val="16"/>
              <w:szCs w:val="16"/>
            </w:rPr>
            <w:t>☒</w:t>
          </w:r>
        </w:sdtContent>
      </w:sdt>
    </w:p>
    <w:p w14:paraId="124E5EDF" w14:textId="639A45FC" w:rsidR="000F0708" w:rsidRPr="00042BE1" w:rsidRDefault="000F0708" w:rsidP="00A8300E">
      <w:pPr>
        <w:jc w:val="both"/>
        <w:rPr>
          <w:rFonts w:eastAsia="MS Mincho" w:cs="Arial"/>
          <w:sz w:val="16"/>
          <w:szCs w:val="16"/>
          <w:lang w:val="es-MX"/>
        </w:rPr>
      </w:pPr>
    </w:p>
    <w:p w14:paraId="768AB0CC" w14:textId="223903A5" w:rsidR="006D37D1" w:rsidRPr="00042BE1" w:rsidRDefault="2FBCDC58" w:rsidP="63FC5180">
      <w:pPr>
        <w:jc w:val="both"/>
        <w:rPr>
          <w:rFonts w:eastAsia="MS Mincho" w:cs="Arial"/>
          <w:sz w:val="16"/>
          <w:szCs w:val="16"/>
          <w:lang w:val="es-MX"/>
        </w:rPr>
      </w:pPr>
      <w:r w:rsidRPr="63FC5180">
        <w:rPr>
          <w:rFonts w:eastAsia="MS Mincho" w:cs="Arial"/>
          <w:sz w:val="16"/>
          <w:szCs w:val="16"/>
          <w:lang w:val="es-MX"/>
        </w:rPr>
        <w:t xml:space="preserve">Si la respuesta es afirmativa, diligencie el número del evento del riesgo radicado en </w:t>
      </w:r>
      <w:r w:rsidR="5E5B38A9" w:rsidRPr="63FC5180">
        <w:rPr>
          <w:rFonts w:eastAsia="MS Mincho" w:cs="Arial"/>
          <w:sz w:val="16"/>
          <w:szCs w:val="16"/>
          <w:lang w:val="es-MX"/>
        </w:rPr>
        <w:t>vigía</w:t>
      </w:r>
    </w:p>
    <w:p w14:paraId="55E62047" w14:textId="139607DF" w:rsidR="006D37D1" w:rsidRDefault="006D37D1" w:rsidP="00A8300E">
      <w:pPr>
        <w:jc w:val="both"/>
        <w:rPr>
          <w:rFonts w:eastAsia="MS Mincho" w:cs="Arial"/>
          <w:sz w:val="16"/>
          <w:szCs w:val="16"/>
          <w:u w:val="single"/>
          <w:lang w:val="es-MX"/>
        </w:rPr>
      </w:pPr>
    </w:p>
    <w:p w14:paraId="7DB8B5FF" w14:textId="0D7F7E52" w:rsidR="002A64B1" w:rsidRDefault="002A64B1" w:rsidP="00A8300E">
      <w:pPr>
        <w:jc w:val="both"/>
        <w:rPr>
          <w:rFonts w:eastAsia="MS Mincho" w:cs="Arial"/>
          <w:sz w:val="16"/>
          <w:szCs w:val="16"/>
          <w:u w:val="single"/>
          <w:lang w:val="es-MX"/>
        </w:rPr>
      </w:pPr>
    </w:p>
    <w:p w14:paraId="2ED87EBC" w14:textId="21789C07" w:rsidR="002A64B1" w:rsidRDefault="002A64B1" w:rsidP="00630C71">
      <w:pPr>
        <w:pStyle w:val="Prrafodelista"/>
        <w:numPr>
          <w:ilvl w:val="0"/>
          <w:numId w:val="3"/>
        </w:numPr>
        <w:rPr>
          <w:rFonts w:cs="Arial"/>
          <w:b/>
          <w:sz w:val="18"/>
          <w:szCs w:val="18"/>
        </w:rPr>
      </w:pPr>
      <w:r w:rsidRPr="00B92EDE">
        <w:rPr>
          <w:rFonts w:cs="Arial"/>
          <w:b/>
          <w:sz w:val="18"/>
          <w:szCs w:val="18"/>
        </w:rPr>
        <w:t>¿EL CONTRATISTA PUBLICO LOS DOCUMENTOS DE EJECUCIÓN EN EL SECOP?</w:t>
      </w:r>
    </w:p>
    <w:p w14:paraId="6A0C8148" w14:textId="77777777" w:rsidR="00B92EDE" w:rsidRPr="00756015" w:rsidRDefault="00B92EDE" w:rsidP="00756015">
      <w:pPr>
        <w:ind w:left="360"/>
        <w:rPr>
          <w:rFonts w:cs="Arial"/>
          <w:b/>
          <w:sz w:val="18"/>
          <w:szCs w:val="18"/>
        </w:rPr>
      </w:pPr>
    </w:p>
    <w:p w14:paraId="4282CA30" w14:textId="77777777" w:rsidR="002A64B1" w:rsidRPr="00A7647E" w:rsidRDefault="002A64B1" w:rsidP="002A64B1">
      <w:pPr>
        <w:rPr>
          <w:rFonts w:cs="Arial"/>
          <w:b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07"/>
        <w:gridCol w:w="3273"/>
        <w:gridCol w:w="3414"/>
      </w:tblGrid>
      <w:tr w:rsidR="00B92EDE" w:rsidRPr="00042BE1" w14:paraId="24AABFEB" w14:textId="77777777" w:rsidTr="63FC5180">
        <w:trPr>
          <w:trHeight w:val="479"/>
        </w:trPr>
        <w:tc>
          <w:tcPr>
            <w:tcW w:w="1441" w:type="pct"/>
            <w:vAlign w:val="center"/>
          </w:tcPr>
          <w:p w14:paraId="23287706" w14:textId="715E5231" w:rsidR="00B92EDE" w:rsidRPr="00042BE1" w:rsidRDefault="00B92EDE" w:rsidP="00ED622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 xml:space="preserve">   </w:t>
            </w:r>
            <w:r w:rsidRPr="00042BE1">
              <w:rPr>
                <w:rFonts w:cs="Arial"/>
                <w:b/>
                <w:sz w:val="16"/>
                <w:szCs w:val="16"/>
              </w:rPr>
              <w:t>SI</w:t>
            </w: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  <w:sdt>
              <w:sdtPr>
                <w:rPr>
                  <w:rFonts w:cs="Arial"/>
                  <w:b/>
                  <w:sz w:val="16"/>
                  <w:szCs w:val="16"/>
                </w:rPr>
                <w:id w:val="1173147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0E4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742" w:type="pct"/>
            <w:vAlign w:val="center"/>
          </w:tcPr>
          <w:p w14:paraId="626AE86F" w14:textId="090859DA" w:rsidR="00B92EDE" w:rsidRPr="00042BE1" w:rsidRDefault="00B92EDE" w:rsidP="00ED6225">
            <w:pPr>
              <w:ind w:left="60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  <w:r w:rsidRPr="00042BE1">
              <w:rPr>
                <w:rFonts w:cs="Arial"/>
                <w:b/>
                <w:sz w:val="16"/>
                <w:szCs w:val="16"/>
              </w:rPr>
              <w:t>NO</w:t>
            </w: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  <w:sdt>
              <w:sdtPr>
                <w:rPr>
                  <w:rFonts w:cs="Arial"/>
                  <w:b/>
                  <w:sz w:val="16"/>
                  <w:szCs w:val="16"/>
                </w:rPr>
                <w:id w:val="-99525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0E4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818" w:type="pct"/>
            <w:vAlign w:val="center"/>
          </w:tcPr>
          <w:p w14:paraId="3A63E090" w14:textId="709B25B3" w:rsidR="00B92EDE" w:rsidRPr="00042BE1" w:rsidRDefault="5E2962FB" w:rsidP="63FC5180">
            <w:pPr>
              <w:rPr>
                <w:rFonts w:cs="Arial"/>
                <w:b/>
                <w:bCs/>
                <w:noProof/>
                <w:sz w:val="16"/>
                <w:szCs w:val="16"/>
                <w:lang w:val="es-ES" w:eastAsia="es-ES"/>
              </w:rPr>
            </w:pPr>
            <w:r w:rsidRPr="63FC5180">
              <w:rPr>
                <w:rFonts w:cs="Arial"/>
                <w:b/>
                <w:bCs/>
                <w:noProof/>
                <w:sz w:val="16"/>
                <w:szCs w:val="16"/>
                <w:lang w:val="es-ES" w:eastAsia="es-ES"/>
              </w:rPr>
              <w:t xml:space="preserve">    NO APLICA  </w:t>
            </w:r>
            <w:sdt>
              <w:sdtPr>
                <w:rPr>
                  <w:rFonts w:cs="Arial"/>
                  <w:b/>
                  <w:bCs/>
                  <w:noProof/>
                  <w:sz w:val="16"/>
                  <w:szCs w:val="16"/>
                  <w:lang w:val="es-ES" w:eastAsia="es-ES"/>
                </w:rPr>
                <w:id w:val="-1589237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4A46C4F" w:rsidRPr="63FC5180">
                  <w:rPr>
                    <w:rFonts w:ascii="MS Gothic" w:eastAsia="MS Gothic" w:hAnsi="MS Gothic" w:cs="MS Gothic"/>
                    <w:b/>
                    <w:bCs/>
                    <w:noProof/>
                    <w:sz w:val="16"/>
                    <w:szCs w:val="16"/>
                    <w:lang w:val="es-ES" w:eastAsia="es-ES"/>
                  </w:rPr>
                  <w:t>☒</w:t>
                </w:r>
              </w:sdtContent>
            </w:sdt>
          </w:p>
        </w:tc>
      </w:tr>
    </w:tbl>
    <w:p w14:paraId="6149906B" w14:textId="77777777" w:rsidR="00B92EDE" w:rsidRDefault="00B92EDE" w:rsidP="002A64B1">
      <w:pPr>
        <w:rPr>
          <w:rFonts w:cs="Arial"/>
          <w:b/>
          <w:sz w:val="16"/>
          <w:szCs w:val="16"/>
        </w:rPr>
      </w:pPr>
    </w:p>
    <w:p w14:paraId="64A82F38" w14:textId="77777777" w:rsidR="00B92EDE" w:rsidRPr="00A7647E" w:rsidRDefault="00B92EDE" w:rsidP="002A64B1">
      <w:pPr>
        <w:rPr>
          <w:rFonts w:cs="Arial"/>
          <w:b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4"/>
      </w:tblGrid>
      <w:tr w:rsidR="002A64B1" w:rsidRPr="00A7647E" w14:paraId="579F0567" w14:textId="77777777" w:rsidTr="00A7647E">
        <w:trPr>
          <w:trHeight w:val="202"/>
        </w:trPr>
        <w:tc>
          <w:tcPr>
            <w:tcW w:w="5000" w:type="pct"/>
          </w:tcPr>
          <w:p w14:paraId="6288E3A5" w14:textId="77777777" w:rsidR="002A64B1" w:rsidRPr="00A7647E" w:rsidRDefault="002A64B1" w:rsidP="00ED6225">
            <w:pPr>
              <w:jc w:val="both"/>
              <w:rPr>
                <w:rFonts w:cs="Arial"/>
                <w:iCs/>
                <w:sz w:val="16"/>
                <w:szCs w:val="16"/>
              </w:rPr>
            </w:pPr>
          </w:p>
          <w:p w14:paraId="38922947" w14:textId="77777777" w:rsidR="002A64B1" w:rsidRPr="00A7647E" w:rsidRDefault="002A64B1" w:rsidP="00ED6225">
            <w:pPr>
              <w:jc w:val="both"/>
              <w:rPr>
                <w:rFonts w:cs="Arial"/>
                <w:iCs/>
                <w:sz w:val="16"/>
                <w:szCs w:val="16"/>
              </w:rPr>
            </w:pPr>
            <w:r w:rsidRPr="00A7647E">
              <w:rPr>
                <w:rFonts w:cs="Arial"/>
                <w:iCs/>
                <w:sz w:val="16"/>
                <w:szCs w:val="16"/>
              </w:rPr>
              <w:t>SE DEJA CONSTANCIA QUE A LA FIRMA DEL PRESENTE INFORME DE SUPERVISIÓN, EL CONTRATISTA HA CARGADO DENTRO DEL SECOP II LOS INFORMES Y DOCUMENTOS DE EJECUCIÓN CORRESPONDIENTES A LA FECHA Y QUE LA SUPERVISIÓN DEL CONTRATO HA APROBADO LOS MISMOS DENTRO DE LA PLATAFORMA.</w:t>
            </w:r>
          </w:p>
          <w:p w14:paraId="5A4657B1" w14:textId="77777777" w:rsidR="002A64B1" w:rsidRPr="00A7647E" w:rsidRDefault="002A64B1" w:rsidP="00ED6225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</w:tbl>
    <w:p w14:paraId="0A9F3409" w14:textId="7C73F508" w:rsidR="002A64B1" w:rsidRDefault="002A64B1" w:rsidP="002A64B1">
      <w:pPr>
        <w:rPr>
          <w:rFonts w:cs="Arial"/>
          <w:b/>
          <w:sz w:val="16"/>
          <w:szCs w:val="16"/>
        </w:rPr>
      </w:pPr>
    </w:p>
    <w:p w14:paraId="078C3C0E" w14:textId="77777777" w:rsidR="003C64E5" w:rsidRPr="00A7647E" w:rsidRDefault="003C64E5" w:rsidP="002A64B1">
      <w:pPr>
        <w:rPr>
          <w:rFonts w:cs="Arial"/>
          <w:b/>
          <w:sz w:val="16"/>
          <w:szCs w:val="16"/>
        </w:rPr>
      </w:pPr>
    </w:p>
    <w:p w14:paraId="189BFB2A" w14:textId="77777777" w:rsidR="002A64B1" w:rsidRPr="00A7647E" w:rsidRDefault="002A64B1" w:rsidP="002A64B1">
      <w:pPr>
        <w:rPr>
          <w:rFonts w:cs="Arial"/>
          <w:b/>
          <w:sz w:val="16"/>
          <w:szCs w:val="16"/>
        </w:rPr>
      </w:pPr>
      <w:bookmarkStart w:id="0" w:name="_Hlk178937406"/>
    </w:p>
    <w:bookmarkEnd w:id="0"/>
    <w:p w14:paraId="0A46077D" w14:textId="4A823114" w:rsidR="00B92EDE" w:rsidRPr="00B92EDE" w:rsidRDefault="00B92EDE" w:rsidP="00630C71">
      <w:pPr>
        <w:pStyle w:val="Prrafodelista"/>
        <w:numPr>
          <w:ilvl w:val="0"/>
          <w:numId w:val="3"/>
        </w:numPr>
        <w:rPr>
          <w:rFonts w:cs="Arial"/>
          <w:b/>
          <w:sz w:val="18"/>
          <w:szCs w:val="18"/>
        </w:rPr>
      </w:pPr>
      <w:r w:rsidRPr="00B92EDE">
        <w:rPr>
          <w:rFonts w:cs="Arial"/>
          <w:b/>
          <w:sz w:val="18"/>
          <w:szCs w:val="18"/>
        </w:rPr>
        <w:t xml:space="preserve">CUMPLIMIENTO SISTEMA DE </w:t>
      </w:r>
      <w:r w:rsidR="00FA4B71" w:rsidRPr="00B92EDE">
        <w:rPr>
          <w:rFonts w:cs="Arial"/>
          <w:b/>
          <w:sz w:val="18"/>
          <w:szCs w:val="18"/>
        </w:rPr>
        <w:t>GESTIÓN</w:t>
      </w:r>
      <w:r w:rsidRPr="00B92EDE">
        <w:rPr>
          <w:rFonts w:cs="Arial"/>
          <w:b/>
          <w:sz w:val="18"/>
          <w:szCs w:val="18"/>
        </w:rPr>
        <w:t xml:space="preserve"> DE SEGURIDAD Y SALUD EN EL TRABAJO - SST</w:t>
      </w:r>
    </w:p>
    <w:p w14:paraId="3B9A0B58" w14:textId="77777777" w:rsidR="00B92EDE" w:rsidRPr="00A7647E" w:rsidRDefault="00B92EDE" w:rsidP="00B92EDE">
      <w:pPr>
        <w:rPr>
          <w:rFonts w:cs="Arial"/>
          <w:b/>
          <w:sz w:val="16"/>
          <w:szCs w:val="16"/>
        </w:rPr>
      </w:pPr>
    </w:p>
    <w:p w14:paraId="1FB20D02" w14:textId="77777777" w:rsidR="00B92EDE" w:rsidRDefault="00B92EDE" w:rsidP="00B92EDE">
      <w:pPr>
        <w:rPr>
          <w:rFonts w:cs="Arial"/>
          <w:b/>
          <w:sz w:val="16"/>
          <w:szCs w:val="16"/>
        </w:rPr>
      </w:pPr>
    </w:p>
    <w:p w14:paraId="0CA9B7A2" w14:textId="365928D3" w:rsidR="00B92EDE" w:rsidRPr="003D2F3F" w:rsidRDefault="00B261B4" w:rsidP="00B92EDE">
      <w:pPr>
        <w:rPr>
          <w:rFonts w:cs="Arial"/>
          <w:b/>
          <w:sz w:val="18"/>
          <w:szCs w:val="18"/>
        </w:rPr>
      </w:pPr>
      <w:bookmarkStart w:id="1" w:name="_Hlk181179704"/>
      <w:r>
        <w:rPr>
          <w:rFonts w:cs="Arial"/>
          <w:b/>
          <w:sz w:val="18"/>
          <w:szCs w:val="18"/>
        </w:rPr>
        <w:t>1</w:t>
      </w:r>
      <w:r w:rsidR="008F1566">
        <w:rPr>
          <w:rFonts w:cs="Arial"/>
          <w:b/>
          <w:sz w:val="18"/>
          <w:szCs w:val="18"/>
        </w:rPr>
        <w:t>3</w:t>
      </w:r>
      <w:r w:rsidR="00B92EDE" w:rsidRPr="003D2F3F">
        <w:rPr>
          <w:rFonts w:cs="Arial"/>
          <w:b/>
          <w:sz w:val="18"/>
          <w:szCs w:val="18"/>
        </w:rPr>
        <w:t xml:space="preserve">.1. ¿EL CONTRATISTA ENTREGÓ SOPORTES DE ASISTENCIA A LA INDUCCIÓN DEL SISTEMA DE GESTIÓN DE SEGURIDAD Y SALUD EN EL TRABAJO AL INICIO DEL CONTRATO? </w:t>
      </w:r>
    </w:p>
    <w:p w14:paraId="65F67447" w14:textId="77777777" w:rsidR="00B92EDE" w:rsidRPr="003D2F3F" w:rsidRDefault="00B92EDE" w:rsidP="00B92EDE">
      <w:pPr>
        <w:rPr>
          <w:rFonts w:cs="Arial"/>
          <w:b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07"/>
        <w:gridCol w:w="3273"/>
        <w:gridCol w:w="3414"/>
      </w:tblGrid>
      <w:tr w:rsidR="00B92EDE" w:rsidRPr="003D2F3F" w14:paraId="5F731D42" w14:textId="77777777" w:rsidTr="63FC5180">
        <w:trPr>
          <w:trHeight w:val="479"/>
        </w:trPr>
        <w:tc>
          <w:tcPr>
            <w:tcW w:w="1441" w:type="pct"/>
            <w:vAlign w:val="center"/>
          </w:tcPr>
          <w:p w14:paraId="3AD7AB00" w14:textId="63AADA6D" w:rsidR="00B92EDE" w:rsidRPr="003D2F3F" w:rsidRDefault="00B92EDE" w:rsidP="00ED6225">
            <w:pPr>
              <w:rPr>
                <w:rFonts w:cs="Arial"/>
                <w:b/>
                <w:sz w:val="16"/>
                <w:szCs w:val="16"/>
              </w:rPr>
            </w:pPr>
            <w:r w:rsidRPr="003D2F3F">
              <w:rPr>
                <w:rFonts w:cs="Arial"/>
                <w:b/>
                <w:sz w:val="16"/>
                <w:szCs w:val="16"/>
              </w:rPr>
              <w:t xml:space="preserve">   SI   </w:t>
            </w:r>
            <w:sdt>
              <w:sdtPr>
                <w:rPr>
                  <w:rFonts w:cs="Arial"/>
                  <w:b/>
                  <w:sz w:val="16"/>
                  <w:szCs w:val="16"/>
                </w:rPr>
                <w:id w:val="-20718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0E4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742" w:type="pct"/>
            <w:vAlign w:val="center"/>
          </w:tcPr>
          <w:p w14:paraId="7EC7E55B" w14:textId="32FB8910" w:rsidR="00B92EDE" w:rsidRPr="003D2F3F" w:rsidRDefault="00B92EDE" w:rsidP="00ED6225">
            <w:pPr>
              <w:ind w:left="600"/>
              <w:rPr>
                <w:rFonts w:cs="Arial"/>
                <w:b/>
                <w:sz w:val="16"/>
                <w:szCs w:val="16"/>
              </w:rPr>
            </w:pPr>
            <w:r w:rsidRPr="003D2F3F">
              <w:rPr>
                <w:rFonts w:cs="Arial"/>
                <w:b/>
                <w:sz w:val="16"/>
                <w:szCs w:val="16"/>
              </w:rPr>
              <w:t xml:space="preserve">   NO  </w:t>
            </w:r>
            <w:sdt>
              <w:sdtPr>
                <w:rPr>
                  <w:rFonts w:cs="Arial"/>
                  <w:b/>
                  <w:sz w:val="16"/>
                  <w:szCs w:val="16"/>
                </w:rPr>
                <w:id w:val="-83530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0E4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818" w:type="pct"/>
            <w:vAlign w:val="center"/>
          </w:tcPr>
          <w:p w14:paraId="55B6C367" w14:textId="4E0D0946" w:rsidR="00B92EDE" w:rsidRPr="003D2F3F" w:rsidRDefault="5E2962FB" w:rsidP="63FC5180">
            <w:pPr>
              <w:rPr>
                <w:rFonts w:cs="Arial"/>
                <w:b/>
                <w:bCs/>
                <w:noProof/>
                <w:sz w:val="16"/>
                <w:szCs w:val="16"/>
                <w:lang w:val="es-ES" w:eastAsia="es-ES"/>
              </w:rPr>
            </w:pPr>
            <w:r w:rsidRPr="63FC5180">
              <w:rPr>
                <w:rFonts w:cs="Arial"/>
                <w:b/>
                <w:bCs/>
                <w:noProof/>
                <w:sz w:val="16"/>
                <w:szCs w:val="16"/>
                <w:lang w:val="es-ES" w:eastAsia="es-ES"/>
              </w:rPr>
              <w:t xml:space="preserve">    NO APLICA  </w:t>
            </w:r>
            <w:sdt>
              <w:sdtPr>
                <w:rPr>
                  <w:rFonts w:cs="Arial"/>
                  <w:b/>
                  <w:bCs/>
                  <w:noProof/>
                  <w:sz w:val="16"/>
                  <w:szCs w:val="16"/>
                  <w:lang w:val="es-ES" w:eastAsia="es-ES"/>
                </w:rPr>
                <w:id w:val="10958327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75EE2D9" w:rsidRPr="63FC5180">
                  <w:rPr>
                    <w:rFonts w:ascii="MS Gothic" w:eastAsia="MS Gothic" w:hAnsi="MS Gothic" w:cs="MS Gothic"/>
                    <w:b/>
                    <w:bCs/>
                    <w:noProof/>
                    <w:sz w:val="16"/>
                    <w:szCs w:val="16"/>
                    <w:lang w:val="es-ES" w:eastAsia="es-ES"/>
                  </w:rPr>
                  <w:t>☒</w:t>
                </w:r>
              </w:sdtContent>
            </w:sdt>
          </w:p>
        </w:tc>
      </w:tr>
    </w:tbl>
    <w:p w14:paraId="5E365AD2" w14:textId="77777777" w:rsidR="00B92EDE" w:rsidRPr="003D2F3F" w:rsidRDefault="00B92EDE" w:rsidP="00B92EDE">
      <w:pPr>
        <w:rPr>
          <w:rFonts w:cs="Arial"/>
          <w:b/>
          <w:sz w:val="16"/>
          <w:szCs w:val="16"/>
        </w:rPr>
      </w:pPr>
    </w:p>
    <w:p w14:paraId="66470F11" w14:textId="77777777" w:rsidR="00B92EDE" w:rsidRPr="003D2F3F" w:rsidRDefault="00B92EDE" w:rsidP="00B92EDE">
      <w:pPr>
        <w:rPr>
          <w:rFonts w:cs="Arial"/>
          <w:b/>
          <w:sz w:val="16"/>
          <w:szCs w:val="16"/>
        </w:rPr>
      </w:pPr>
    </w:p>
    <w:p w14:paraId="4F19E4C7" w14:textId="77777777" w:rsidR="00B92EDE" w:rsidRPr="003D2F3F" w:rsidRDefault="00B92EDE" w:rsidP="00B92EDE">
      <w:pPr>
        <w:rPr>
          <w:rFonts w:cs="Arial"/>
          <w:b/>
          <w:sz w:val="16"/>
          <w:szCs w:val="16"/>
        </w:rPr>
      </w:pPr>
    </w:p>
    <w:p w14:paraId="2F6A8BD2" w14:textId="77777777" w:rsidR="00B92EDE" w:rsidRPr="003D2F3F" w:rsidRDefault="00B92EDE" w:rsidP="00B92EDE">
      <w:pPr>
        <w:jc w:val="both"/>
        <w:rPr>
          <w:rFonts w:cs="Arial"/>
          <w:b/>
          <w:sz w:val="16"/>
          <w:szCs w:val="16"/>
        </w:rPr>
      </w:pPr>
      <w:r w:rsidRPr="003D2F3F">
        <w:rPr>
          <w:rFonts w:cs="Arial"/>
          <w:b/>
          <w:sz w:val="16"/>
          <w:szCs w:val="16"/>
        </w:rPr>
        <w:t>NOTA: EL SOPORTE DE ASISTENCIA A LA INDUCCIÓN APLICA SÓLO PARA EL PRIMER PAGO DEL PRESENTE CONTRATO DE PRESTACIÓN DE SERVICIOS PERSONA NATURAL.</w:t>
      </w:r>
    </w:p>
    <w:p w14:paraId="2582D5DA" w14:textId="77777777" w:rsidR="00B92EDE" w:rsidRPr="003D2F3F" w:rsidRDefault="00B92EDE" w:rsidP="00B92EDE">
      <w:pPr>
        <w:rPr>
          <w:rFonts w:cs="Arial"/>
          <w:b/>
          <w:sz w:val="16"/>
          <w:szCs w:val="16"/>
        </w:rPr>
      </w:pPr>
    </w:p>
    <w:p w14:paraId="2752C884" w14:textId="77777777" w:rsidR="00B92EDE" w:rsidRPr="003D2F3F" w:rsidRDefault="00B92EDE" w:rsidP="00B92EDE">
      <w:pPr>
        <w:rPr>
          <w:rFonts w:cs="Arial"/>
          <w:b/>
          <w:sz w:val="16"/>
          <w:szCs w:val="16"/>
        </w:rPr>
      </w:pPr>
    </w:p>
    <w:p w14:paraId="2DE32BE6" w14:textId="6AD3711D" w:rsidR="00B92EDE" w:rsidRPr="003D2F3F" w:rsidRDefault="00B261B4" w:rsidP="00B92EDE">
      <w:pPr>
        <w:jc w:val="both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1</w:t>
      </w:r>
      <w:r w:rsidR="008F1566">
        <w:rPr>
          <w:rFonts w:cs="Arial"/>
          <w:b/>
          <w:sz w:val="18"/>
          <w:szCs w:val="18"/>
        </w:rPr>
        <w:t>3</w:t>
      </w:r>
      <w:r w:rsidR="00B92EDE" w:rsidRPr="003D2F3F">
        <w:rPr>
          <w:rFonts w:cs="Arial"/>
          <w:b/>
          <w:sz w:val="18"/>
          <w:szCs w:val="18"/>
        </w:rPr>
        <w:t xml:space="preserve">.2 ¿EL CONTRATISTA ENTREGÓ SOPORTES DE ASISTENCIA Y EVALUACIÓN DE MÍNIMO UNA </w:t>
      </w:r>
      <w:r w:rsidR="00B92EDE" w:rsidRPr="003D2F3F">
        <w:rPr>
          <w:rFonts w:cs="Arial"/>
          <w:b/>
          <w:sz w:val="18"/>
          <w:szCs w:val="18"/>
          <w:lang w:val="es-ES_tradnl"/>
        </w:rPr>
        <w:t>CAPACITACIÓN AL MES DICTADA POR EL ÁREA DE SST</w:t>
      </w:r>
      <w:r w:rsidR="00B92EDE" w:rsidRPr="003D2F3F">
        <w:rPr>
          <w:rFonts w:cs="Arial"/>
          <w:b/>
          <w:sz w:val="18"/>
          <w:szCs w:val="18"/>
        </w:rPr>
        <w:t xml:space="preserve">?  </w:t>
      </w:r>
    </w:p>
    <w:p w14:paraId="7F17D604" w14:textId="77777777" w:rsidR="00B92EDE" w:rsidRPr="003D2F3F" w:rsidRDefault="00B92EDE" w:rsidP="00B92EDE">
      <w:pPr>
        <w:rPr>
          <w:rFonts w:cs="Arial"/>
          <w:b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07"/>
        <w:gridCol w:w="3273"/>
        <w:gridCol w:w="3414"/>
      </w:tblGrid>
      <w:tr w:rsidR="00B92EDE" w:rsidRPr="003D2F3F" w14:paraId="7B1CE632" w14:textId="77777777" w:rsidTr="63FC5180">
        <w:trPr>
          <w:trHeight w:val="479"/>
        </w:trPr>
        <w:tc>
          <w:tcPr>
            <w:tcW w:w="1441" w:type="pct"/>
            <w:vAlign w:val="center"/>
          </w:tcPr>
          <w:p w14:paraId="507A51E3" w14:textId="64DB258D" w:rsidR="00B92EDE" w:rsidRPr="003D2F3F" w:rsidRDefault="00B92EDE" w:rsidP="00ED6225">
            <w:pPr>
              <w:rPr>
                <w:rFonts w:cs="Arial"/>
                <w:b/>
                <w:sz w:val="16"/>
                <w:szCs w:val="16"/>
              </w:rPr>
            </w:pPr>
            <w:r w:rsidRPr="003D2F3F">
              <w:rPr>
                <w:rFonts w:cs="Arial"/>
                <w:b/>
                <w:sz w:val="16"/>
                <w:szCs w:val="16"/>
              </w:rPr>
              <w:t xml:space="preserve">   SI  </w:t>
            </w:r>
            <w:sdt>
              <w:sdtPr>
                <w:rPr>
                  <w:rFonts w:cs="Arial"/>
                  <w:b/>
                  <w:sz w:val="16"/>
                  <w:szCs w:val="16"/>
                </w:rPr>
                <w:id w:val="1283005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0E4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742" w:type="pct"/>
            <w:vAlign w:val="center"/>
          </w:tcPr>
          <w:p w14:paraId="7FA443CF" w14:textId="17839531" w:rsidR="00B92EDE" w:rsidRPr="003D2F3F" w:rsidRDefault="00B92EDE" w:rsidP="00ED6225">
            <w:pPr>
              <w:ind w:left="600"/>
              <w:rPr>
                <w:rFonts w:cs="Arial"/>
                <w:b/>
                <w:sz w:val="16"/>
                <w:szCs w:val="16"/>
              </w:rPr>
            </w:pPr>
            <w:r w:rsidRPr="003D2F3F">
              <w:rPr>
                <w:rFonts w:cs="Arial"/>
                <w:b/>
                <w:sz w:val="16"/>
                <w:szCs w:val="16"/>
              </w:rPr>
              <w:t xml:space="preserve">   NO  </w:t>
            </w:r>
            <w:sdt>
              <w:sdtPr>
                <w:rPr>
                  <w:rFonts w:cs="Arial"/>
                  <w:b/>
                  <w:sz w:val="16"/>
                  <w:szCs w:val="16"/>
                </w:rPr>
                <w:id w:val="1832798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30E4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818" w:type="pct"/>
            <w:vAlign w:val="center"/>
          </w:tcPr>
          <w:p w14:paraId="5BCA4DF0" w14:textId="40E461A9" w:rsidR="00B92EDE" w:rsidRPr="003D2F3F" w:rsidRDefault="5E2962FB" w:rsidP="63FC5180">
            <w:pPr>
              <w:rPr>
                <w:rFonts w:cs="Arial"/>
                <w:b/>
                <w:bCs/>
                <w:noProof/>
                <w:sz w:val="16"/>
                <w:szCs w:val="16"/>
                <w:lang w:val="es-ES" w:eastAsia="es-ES"/>
              </w:rPr>
            </w:pPr>
            <w:r w:rsidRPr="63FC5180">
              <w:rPr>
                <w:rFonts w:cs="Arial"/>
                <w:b/>
                <w:bCs/>
                <w:noProof/>
                <w:sz w:val="16"/>
                <w:szCs w:val="16"/>
                <w:lang w:val="es-ES" w:eastAsia="es-ES"/>
              </w:rPr>
              <w:t xml:space="preserve">    NO APLICA </w:t>
            </w:r>
            <w:r w:rsidR="494206C6" w:rsidRPr="63FC5180">
              <w:rPr>
                <w:rFonts w:cs="Arial"/>
                <w:b/>
                <w:bCs/>
                <w:noProof/>
                <w:sz w:val="16"/>
                <w:szCs w:val="16"/>
                <w:lang w:val="es-ES" w:eastAsia="es-ES"/>
              </w:rPr>
              <w:t xml:space="preserve"> </w:t>
            </w:r>
            <w:sdt>
              <w:sdtPr>
                <w:rPr>
                  <w:rFonts w:cs="Arial"/>
                  <w:b/>
                  <w:bCs/>
                  <w:noProof/>
                  <w:sz w:val="16"/>
                  <w:szCs w:val="16"/>
                  <w:lang w:val="es-ES" w:eastAsia="es-ES"/>
                </w:rPr>
                <w:id w:val="-69993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D839E37" w:rsidRPr="63FC5180">
                  <w:rPr>
                    <w:rFonts w:ascii="MS Gothic" w:eastAsia="MS Gothic" w:hAnsi="MS Gothic" w:cs="MS Gothic"/>
                    <w:b/>
                    <w:bCs/>
                    <w:noProof/>
                    <w:sz w:val="16"/>
                    <w:szCs w:val="16"/>
                    <w:lang w:val="es-ES" w:eastAsia="es-ES"/>
                  </w:rPr>
                  <w:t>☒</w:t>
                </w:r>
              </w:sdtContent>
            </w:sdt>
          </w:p>
        </w:tc>
      </w:tr>
    </w:tbl>
    <w:p w14:paraId="1EB80F97" w14:textId="77777777" w:rsidR="00B92EDE" w:rsidRPr="003D2F3F" w:rsidRDefault="00B92EDE" w:rsidP="00B92EDE">
      <w:pPr>
        <w:rPr>
          <w:rFonts w:cs="Arial"/>
          <w:b/>
          <w:sz w:val="16"/>
          <w:szCs w:val="16"/>
        </w:rPr>
      </w:pPr>
    </w:p>
    <w:p w14:paraId="163ADE69" w14:textId="77777777" w:rsidR="00B92EDE" w:rsidRPr="003D2F3F" w:rsidRDefault="00B92EDE" w:rsidP="00B92EDE">
      <w:pPr>
        <w:rPr>
          <w:rFonts w:cs="Arial"/>
          <w:b/>
          <w:sz w:val="16"/>
          <w:szCs w:val="16"/>
        </w:rPr>
      </w:pPr>
    </w:p>
    <w:p w14:paraId="6B7331B7" w14:textId="77777777" w:rsidR="00B92EDE" w:rsidRPr="003D2F3F" w:rsidRDefault="00B92EDE" w:rsidP="00B92EDE">
      <w:pPr>
        <w:rPr>
          <w:rFonts w:cs="Arial"/>
          <w:b/>
          <w:sz w:val="16"/>
          <w:szCs w:val="16"/>
        </w:rPr>
      </w:pPr>
      <w:r w:rsidRPr="003D2F3F">
        <w:rPr>
          <w:rFonts w:cs="Arial"/>
          <w:b/>
          <w:sz w:val="16"/>
          <w:szCs w:val="16"/>
        </w:rPr>
        <w:t>NOTA: SOLO APLICA PARA CONTRATOS PRESTACIÓN DE SERVICIOS PERSONA NATURAL.</w:t>
      </w:r>
    </w:p>
    <w:p w14:paraId="3D4735F0" w14:textId="77777777" w:rsidR="00B92EDE" w:rsidRPr="003D2F3F" w:rsidRDefault="00B92EDE" w:rsidP="00B92EDE">
      <w:pPr>
        <w:rPr>
          <w:rFonts w:cs="Arial"/>
          <w:b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4"/>
      </w:tblGrid>
      <w:tr w:rsidR="00B92EDE" w:rsidRPr="003D2F3F" w14:paraId="363DD3C5" w14:textId="77777777" w:rsidTr="63FC5180">
        <w:trPr>
          <w:trHeight w:val="202"/>
        </w:trPr>
        <w:tc>
          <w:tcPr>
            <w:tcW w:w="5000" w:type="pct"/>
          </w:tcPr>
          <w:p w14:paraId="3CD8D0DD" w14:textId="77777777" w:rsidR="003D2F3F" w:rsidRDefault="003D2F3F" w:rsidP="003D2F3F">
            <w:pPr>
              <w:jc w:val="both"/>
              <w:rPr>
                <w:rFonts w:cs="Arial"/>
                <w:iCs/>
                <w:sz w:val="16"/>
                <w:szCs w:val="16"/>
              </w:rPr>
            </w:pPr>
          </w:p>
          <w:p w14:paraId="6B4A35D7" w14:textId="705E645A" w:rsidR="6F5AA80C" w:rsidRDefault="6F5AA80C" w:rsidP="63FC5180">
            <w:pPr>
              <w:spacing w:line="259" w:lineRule="auto"/>
              <w:jc w:val="both"/>
            </w:pPr>
            <w:r w:rsidRPr="63FC5180">
              <w:rPr>
                <w:rFonts w:cs="Arial"/>
                <w:sz w:val="16"/>
                <w:szCs w:val="16"/>
              </w:rPr>
              <w:t>NO APLICA</w:t>
            </w:r>
          </w:p>
          <w:p w14:paraId="732A3B9C" w14:textId="0FF81F63" w:rsidR="003D2F3F" w:rsidRPr="003D2F3F" w:rsidRDefault="003D2F3F" w:rsidP="003D2F3F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1"/>
    </w:tbl>
    <w:p w14:paraId="6A87FDA6" w14:textId="77777777" w:rsidR="002A64B1" w:rsidRPr="003D2F3F" w:rsidRDefault="002A64B1" w:rsidP="002A64B1">
      <w:pPr>
        <w:rPr>
          <w:rFonts w:cs="Arial"/>
          <w:b/>
          <w:sz w:val="16"/>
          <w:szCs w:val="16"/>
        </w:rPr>
      </w:pPr>
    </w:p>
    <w:p w14:paraId="3A7268CC" w14:textId="77777777" w:rsidR="002A64B1" w:rsidRPr="003D2F3F" w:rsidRDefault="002A64B1" w:rsidP="002A64B1">
      <w:pPr>
        <w:jc w:val="both"/>
        <w:rPr>
          <w:rFonts w:cs="Arial"/>
          <w:b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4"/>
      </w:tblGrid>
      <w:tr w:rsidR="002A64B1" w:rsidRPr="00042BE1" w14:paraId="23CF8D4C" w14:textId="77777777" w:rsidTr="63FC5180">
        <w:trPr>
          <w:trHeight w:val="192"/>
        </w:trPr>
        <w:tc>
          <w:tcPr>
            <w:tcW w:w="5000" w:type="pct"/>
          </w:tcPr>
          <w:p w14:paraId="522B2077" w14:textId="45571114" w:rsidR="002A64B1" w:rsidRPr="00042BE1" w:rsidRDefault="55119F7B" w:rsidP="63FC5180">
            <w:pPr>
              <w:rPr>
                <w:rFonts w:cs="Arial"/>
                <w:b/>
                <w:bCs/>
                <w:sz w:val="16"/>
                <w:szCs w:val="16"/>
              </w:rPr>
            </w:pPr>
            <w:r w:rsidRPr="63FC5180">
              <w:rPr>
                <w:rFonts w:cs="Arial"/>
                <w:b/>
                <w:bCs/>
                <w:sz w:val="16"/>
                <w:szCs w:val="16"/>
              </w:rPr>
              <w:t xml:space="preserve">OBSERVACIONES: </w:t>
            </w:r>
          </w:p>
          <w:p w14:paraId="06D842E8" w14:textId="35B041A2" w:rsidR="63FC5180" w:rsidRDefault="63FC5180" w:rsidP="63FC5180">
            <w:pPr>
              <w:rPr>
                <w:rFonts w:cs="Arial"/>
                <w:b/>
                <w:bCs/>
                <w:sz w:val="16"/>
                <w:szCs w:val="16"/>
              </w:rPr>
            </w:pPr>
          </w:p>
          <w:p w14:paraId="0D62A2A1" w14:textId="1977F524" w:rsidR="002A64B1" w:rsidRPr="00042BE1" w:rsidRDefault="4EEA3E48" w:rsidP="63FC5180">
            <w:pPr>
              <w:rPr>
                <w:rFonts w:cs="Arial"/>
                <w:sz w:val="16"/>
                <w:szCs w:val="16"/>
              </w:rPr>
            </w:pPr>
            <w:r w:rsidRPr="63FC5180">
              <w:rPr>
                <w:rFonts w:cs="Arial"/>
                <w:sz w:val="16"/>
                <w:szCs w:val="16"/>
              </w:rPr>
              <w:t>NO APLICA</w:t>
            </w:r>
          </w:p>
          <w:p w14:paraId="1C05C126" w14:textId="77777777" w:rsidR="002A64B1" w:rsidRPr="00042BE1" w:rsidRDefault="002A64B1" w:rsidP="00ED6225">
            <w:pPr>
              <w:rPr>
                <w:rFonts w:cs="Arial"/>
                <w:b/>
                <w:sz w:val="16"/>
                <w:szCs w:val="16"/>
              </w:rPr>
            </w:pPr>
          </w:p>
        </w:tc>
      </w:tr>
    </w:tbl>
    <w:p w14:paraId="6C6C62D1" w14:textId="77777777" w:rsidR="002A64B1" w:rsidRPr="00042BE1" w:rsidRDefault="002A64B1" w:rsidP="002A64B1">
      <w:pPr>
        <w:jc w:val="both"/>
        <w:rPr>
          <w:rFonts w:cs="Arial"/>
          <w:b/>
          <w:sz w:val="16"/>
          <w:szCs w:val="16"/>
        </w:rPr>
      </w:pPr>
    </w:p>
    <w:p w14:paraId="307BBE7F" w14:textId="2834818F" w:rsidR="000F0708" w:rsidRPr="00042BE1" w:rsidRDefault="00445C45" w:rsidP="00A8300E">
      <w:pPr>
        <w:jc w:val="both"/>
        <w:rPr>
          <w:rFonts w:eastAsia="MS Mincho" w:cs="Arial"/>
          <w:sz w:val="16"/>
          <w:szCs w:val="16"/>
          <w:u w:val="single"/>
          <w:lang w:val="es-MX"/>
        </w:rPr>
      </w:pPr>
      <w:r w:rsidRPr="00042BE1">
        <w:rPr>
          <w:rFonts w:eastAsia="MS Mincho" w:cs="Arial"/>
          <w:sz w:val="16"/>
          <w:szCs w:val="16"/>
          <w:u w:val="single"/>
          <w:lang w:val="es-MX"/>
        </w:rPr>
        <w:t xml:space="preserve"> </w:t>
      </w:r>
      <w:r w:rsidRPr="00042BE1">
        <w:rPr>
          <w:rFonts w:eastAsia="MS Mincho" w:cs="Arial"/>
          <w:sz w:val="16"/>
          <w:szCs w:val="16"/>
          <w:lang w:val="es-MX"/>
        </w:rPr>
        <w:t xml:space="preserve">                                                     </w:t>
      </w:r>
    </w:p>
    <w:p w14:paraId="77FB823F" w14:textId="140EFEEF" w:rsidR="006D37D1" w:rsidRPr="00DE5C17" w:rsidRDefault="00D701C2" w:rsidP="00630C71">
      <w:pPr>
        <w:pStyle w:val="Prrafodelista"/>
        <w:numPr>
          <w:ilvl w:val="0"/>
          <w:numId w:val="3"/>
        </w:numPr>
        <w:jc w:val="both"/>
        <w:rPr>
          <w:rFonts w:eastAsia="MS Mincho" w:cs="Arial"/>
          <w:b/>
          <w:bCs/>
          <w:sz w:val="16"/>
          <w:szCs w:val="16"/>
          <w:lang w:val="es-MX"/>
        </w:rPr>
      </w:pPr>
      <w:r w:rsidRPr="00DE5C17">
        <w:rPr>
          <w:rFonts w:eastAsia="MS Mincho" w:cs="Arial"/>
          <w:b/>
          <w:bCs/>
          <w:sz w:val="18"/>
          <w:szCs w:val="18"/>
          <w:lang w:val="es-MX"/>
        </w:rPr>
        <w:t>REEVALUACIÓN DE CONTRATISTAS / PROVEEDORES:</w:t>
      </w:r>
      <w:r w:rsidR="00D020E3" w:rsidRPr="00DE5C17">
        <w:rPr>
          <w:rFonts w:eastAsia="MS Mincho" w:cs="Arial"/>
          <w:b/>
          <w:bCs/>
          <w:sz w:val="18"/>
          <w:szCs w:val="18"/>
          <w:lang w:val="es-MX"/>
        </w:rPr>
        <w:t xml:space="preserve"> </w:t>
      </w:r>
    </w:p>
    <w:p w14:paraId="176DB670" w14:textId="77777777" w:rsidR="00DE5C17" w:rsidRPr="00DE5C17" w:rsidRDefault="00DE5C17" w:rsidP="00DE5C17">
      <w:pPr>
        <w:pStyle w:val="Prrafodelista"/>
        <w:jc w:val="both"/>
        <w:rPr>
          <w:rFonts w:eastAsia="MS Mincho" w:cs="Arial"/>
          <w:b/>
          <w:bCs/>
          <w:sz w:val="16"/>
          <w:szCs w:val="16"/>
          <w:lang w:val="es-MX"/>
        </w:rPr>
      </w:pPr>
    </w:p>
    <w:p w14:paraId="021A87EA" w14:textId="2338A8C2" w:rsidR="006D37D1" w:rsidRPr="00042BE1" w:rsidRDefault="00042BE1" w:rsidP="00A8300E">
      <w:pPr>
        <w:jc w:val="both"/>
        <w:rPr>
          <w:rFonts w:eastAsia="MS Mincho" w:cs="Arial"/>
          <w:sz w:val="16"/>
          <w:szCs w:val="16"/>
          <w:lang w:val="es-MX"/>
        </w:rPr>
      </w:pPr>
      <w:r w:rsidRPr="00042BE1">
        <w:rPr>
          <w:rFonts w:eastAsia="MS Mincho" w:cs="Arial"/>
          <w:sz w:val="16"/>
          <w:szCs w:val="16"/>
          <w:lang w:val="es-MX"/>
        </w:rPr>
        <w:t>En caso de ser último pago diligencie la siguiente información de acuerdo con los siguientes parámetros:</w:t>
      </w:r>
    </w:p>
    <w:p w14:paraId="515E04A2" w14:textId="77777777" w:rsidR="00042BE1" w:rsidRPr="00042BE1" w:rsidRDefault="00042BE1" w:rsidP="00A8300E">
      <w:pPr>
        <w:jc w:val="both"/>
        <w:rPr>
          <w:rFonts w:eastAsia="MS Mincho" w:cs="Arial"/>
          <w:sz w:val="16"/>
          <w:szCs w:val="16"/>
          <w:lang w:val="es-MX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48"/>
        <w:gridCol w:w="2348"/>
        <w:gridCol w:w="2349"/>
        <w:gridCol w:w="2349"/>
      </w:tblGrid>
      <w:tr w:rsidR="00042BE1" w:rsidRPr="00042BE1" w14:paraId="77F7DDF0" w14:textId="77777777" w:rsidTr="00A7647E">
        <w:trPr>
          <w:trHeight w:val="119"/>
        </w:trPr>
        <w:tc>
          <w:tcPr>
            <w:tcW w:w="1250" w:type="pct"/>
          </w:tcPr>
          <w:p w14:paraId="2F601974" w14:textId="7A7F9528" w:rsidR="00042BE1" w:rsidRPr="00042BE1" w:rsidRDefault="00042BE1" w:rsidP="00A8300E">
            <w:pPr>
              <w:jc w:val="both"/>
              <w:rPr>
                <w:rFonts w:eastAsia="MS Mincho" w:cs="Arial"/>
                <w:sz w:val="16"/>
                <w:szCs w:val="16"/>
                <w:lang w:val="es-MX"/>
              </w:rPr>
            </w:pPr>
            <w:r w:rsidRPr="00042BE1">
              <w:rPr>
                <w:rFonts w:cs="Arial"/>
                <w:b/>
                <w:bCs/>
                <w:sz w:val="16"/>
                <w:szCs w:val="16"/>
              </w:rPr>
              <w:t>2 MALO</w:t>
            </w:r>
          </w:p>
        </w:tc>
        <w:tc>
          <w:tcPr>
            <w:tcW w:w="1250" w:type="pct"/>
          </w:tcPr>
          <w:p w14:paraId="14BD472B" w14:textId="61BC751E" w:rsidR="00042BE1" w:rsidRPr="00042BE1" w:rsidRDefault="00042BE1" w:rsidP="00A8300E">
            <w:pPr>
              <w:jc w:val="both"/>
              <w:rPr>
                <w:rFonts w:eastAsia="MS Mincho" w:cs="Arial"/>
                <w:sz w:val="16"/>
                <w:szCs w:val="16"/>
                <w:lang w:val="es-MX"/>
              </w:rPr>
            </w:pPr>
            <w:r w:rsidRPr="00042BE1">
              <w:rPr>
                <w:rFonts w:cs="Arial"/>
                <w:b/>
                <w:bCs/>
                <w:sz w:val="16"/>
                <w:szCs w:val="16"/>
              </w:rPr>
              <w:t>3 REGULAR</w:t>
            </w:r>
          </w:p>
        </w:tc>
        <w:tc>
          <w:tcPr>
            <w:tcW w:w="1250" w:type="pct"/>
          </w:tcPr>
          <w:p w14:paraId="3C5FEFCC" w14:textId="5AEFD5D2" w:rsidR="00042BE1" w:rsidRPr="00042BE1" w:rsidRDefault="00042BE1" w:rsidP="00A8300E">
            <w:pPr>
              <w:jc w:val="both"/>
              <w:rPr>
                <w:rFonts w:eastAsia="MS Mincho" w:cs="Arial"/>
                <w:sz w:val="16"/>
                <w:szCs w:val="16"/>
                <w:lang w:val="es-MX"/>
              </w:rPr>
            </w:pPr>
            <w:r w:rsidRPr="00042BE1">
              <w:rPr>
                <w:rFonts w:cs="Arial"/>
                <w:b/>
                <w:bCs/>
                <w:sz w:val="16"/>
                <w:szCs w:val="16"/>
              </w:rPr>
              <w:t>4 ACEPTABLE</w:t>
            </w:r>
          </w:p>
        </w:tc>
        <w:tc>
          <w:tcPr>
            <w:tcW w:w="1250" w:type="pct"/>
          </w:tcPr>
          <w:p w14:paraId="477F4145" w14:textId="3FF04513" w:rsidR="00042BE1" w:rsidRPr="00042BE1" w:rsidRDefault="00042BE1" w:rsidP="00A8300E">
            <w:pPr>
              <w:jc w:val="both"/>
              <w:rPr>
                <w:rFonts w:eastAsia="MS Mincho" w:cs="Arial"/>
                <w:sz w:val="16"/>
                <w:szCs w:val="16"/>
                <w:lang w:val="es-MX"/>
              </w:rPr>
            </w:pPr>
            <w:r w:rsidRPr="00042BE1">
              <w:rPr>
                <w:rFonts w:cs="Arial"/>
                <w:b/>
                <w:bCs/>
                <w:sz w:val="16"/>
                <w:szCs w:val="16"/>
              </w:rPr>
              <w:t>5 EXCELENTE</w:t>
            </w:r>
          </w:p>
        </w:tc>
      </w:tr>
    </w:tbl>
    <w:p w14:paraId="42BE15FD" w14:textId="115E52FF" w:rsidR="006D37D1" w:rsidRPr="00042BE1" w:rsidRDefault="006D37D1" w:rsidP="00A8300E">
      <w:pPr>
        <w:jc w:val="both"/>
        <w:rPr>
          <w:rFonts w:eastAsia="MS Mincho" w:cs="Arial"/>
          <w:sz w:val="16"/>
          <w:szCs w:val="16"/>
          <w:lang w:val="es-MX"/>
        </w:rPr>
      </w:pPr>
    </w:p>
    <w:p w14:paraId="6AA2AA12" w14:textId="77777777" w:rsidR="006D37D1" w:rsidRPr="00042BE1" w:rsidRDefault="006D37D1" w:rsidP="00A8300E">
      <w:pPr>
        <w:jc w:val="both"/>
        <w:rPr>
          <w:rFonts w:eastAsia="MS Mincho" w:cs="Arial"/>
          <w:sz w:val="16"/>
          <w:szCs w:val="16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6"/>
        <w:gridCol w:w="6042"/>
        <w:gridCol w:w="1976"/>
      </w:tblGrid>
      <w:tr w:rsidR="00FB6424" w:rsidRPr="00042BE1" w14:paraId="7E307442" w14:textId="77777777" w:rsidTr="00B92EDE">
        <w:trPr>
          <w:trHeight w:val="399"/>
        </w:trPr>
        <w:tc>
          <w:tcPr>
            <w:tcW w:w="694" w:type="pct"/>
            <w:vMerge w:val="restart"/>
            <w:vAlign w:val="center"/>
            <w:hideMark/>
          </w:tcPr>
          <w:p w14:paraId="437D3D4A" w14:textId="77777777" w:rsidR="00FB6424" w:rsidRPr="00D701C2" w:rsidRDefault="00FB6424" w:rsidP="00D701C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701C2">
              <w:rPr>
                <w:rFonts w:cs="Arial"/>
                <w:b/>
                <w:bCs/>
                <w:sz w:val="16"/>
                <w:szCs w:val="16"/>
              </w:rPr>
              <w:t>ASPECTO</w:t>
            </w:r>
          </w:p>
        </w:tc>
        <w:tc>
          <w:tcPr>
            <w:tcW w:w="3235" w:type="pct"/>
            <w:vMerge w:val="restart"/>
            <w:vAlign w:val="center"/>
            <w:hideMark/>
          </w:tcPr>
          <w:p w14:paraId="754631FB" w14:textId="3471D39A" w:rsidR="00FB6424" w:rsidRPr="00D701C2" w:rsidRDefault="00FB6424" w:rsidP="00D701C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BE1">
              <w:rPr>
                <w:rFonts w:cs="Arial"/>
                <w:b/>
                <w:bCs/>
                <w:sz w:val="16"/>
                <w:szCs w:val="16"/>
              </w:rPr>
              <w:t>DESCRIPCIÓN</w:t>
            </w:r>
          </w:p>
        </w:tc>
        <w:tc>
          <w:tcPr>
            <w:tcW w:w="1072" w:type="pct"/>
            <w:vMerge w:val="restart"/>
            <w:vAlign w:val="center"/>
            <w:hideMark/>
          </w:tcPr>
          <w:p w14:paraId="20F86B70" w14:textId="77777777" w:rsidR="00FB6424" w:rsidRPr="00D701C2" w:rsidRDefault="00FB6424" w:rsidP="00D701C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701C2">
              <w:rPr>
                <w:rFonts w:cs="Arial"/>
                <w:b/>
                <w:bCs/>
                <w:sz w:val="16"/>
                <w:szCs w:val="16"/>
              </w:rPr>
              <w:t>PUNTAJE</w:t>
            </w:r>
          </w:p>
        </w:tc>
      </w:tr>
      <w:tr w:rsidR="00FB6424" w:rsidRPr="00042BE1" w14:paraId="5A529114" w14:textId="77777777" w:rsidTr="00B92EDE">
        <w:trPr>
          <w:trHeight w:val="230"/>
        </w:trPr>
        <w:tc>
          <w:tcPr>
            <w:tcW w:w="694" w:type="pct"/>
            <w:vMerge/>
            <w:vAlign w:val="center"/>
            <w:hideMark/>
          </w:tcPr>
          <w:p w14:paraId="3FFC86A9" w14:textId="77777777" w:rsidR="00FB6424" w:rsidRPr="00D701C2" w:rsidRDefault="00FB6424" w:rsidP="00D701C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235" w:type="pct"/>
            <w:vMerge/>
            <w:vAlign w:val="center"/>
            <w:hideMark/>
          </w:tcPr>
          <w:p w14:paraId="4B2863B3" w14:textId="77777777" w:rsidR="00FB6424" w:rsidRPr="00D701C2" w:rsidRDefault="00FB6424" w:rsidP="00D701C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72" w:type="pct"/>
            <w:vMerge/>
            <w:vAlign w:val="center"/>
            <w:hideMark/>
          </w:tcPr>
          <w:p w14:paraId="67859A59" w14:textId="77777777" w:rsidR="00FB6424" w:rsidRPr="00D701C2" w:rsidRDefault="00FB6424" w:rsidP="00D701C2">
            <w:pPr>
              <w:rPr>
                <w:rFonts w:cs="Arial"/>
                <w:sz w:val="16"/>
                <w:szCs w:val="16"/>
              </w:rPr>
            </w:pPr>
          </w:p>
        </w:tc>
      </w:tr>
      <w:tr w:rsidR="00B901D4" w:rsidRPr="00042BE1" w14:paraId="7168AAC4" w14:textId="77777777" w:rsidTr="00B92EDE">
        <w:trPr>
          <w:trHeight w:val="651"/>
        </w:trPr>
        <w:tc>
          <w:tcPr>
            <w:tcW w:w="694" w:type="pct"/>
            <w:vMerge w:val="restart"/>
            <w:vAlign w:val="center"/>
            <w:hideMark/>
          </w:tcPr>
          <w:p w14:paraId="580F154F" w14:textId="1AE5B211" w:rsidR="00B901D4" w:rsidRPr="00D701C2" w:rsidRDefault="00B901D4" w:rsidP="00584DB4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42BE1">
              <w:rPr>
                <w:rFonts w:cs="Arial"/>
                <w:b/>
                <w:bCs/>
                <w:sz w:val="16"/>
                <w:szCs w:val="16"/>
              </w:rPr>
              <w:t xml:space="preserve">CUMPLIMIENTO </w:t>
            </w:r>
          </w:p>
        </w:tc>
        <w:tc>
          <w:tcPr>
            <w:tcW w:w="3235" w:type="pct"/>
            <w:vAlign w:val="center"/>
            <w:hideMark/>
          </w:tcPr>
          <w:p w14:paraId="0F7222B8" w14:textId="0FC55F92" w:rsidR="00B901D4" w:rsidRPr="00D701C2" w:rsidRDefault="00B901D4" w:rsidP="00D701C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Las actividades desarrolladas </w:t>
            </w:r>
            <w:r w:rsidR="005B09FF">
              <w:rPr>
                <w:rFonts w:cs="Arial"/>
                <w:sz w:val="16"/>
                <w:szCs w:val="16"/>
              </w:rPr>
              <w:t xml:space="preserve">durante el contrato </w:t>
            </w:r>
            <w:r>
              <w:rPr>
                <w:rFonts w:cs="Arial"/>
                <w:sz w:val="16"/>
                <w:szCs w:val="16"/>
              </w:rPr>
              <w:t>cumpl</w:t>
            </w:r>
            <w:r w:rsidR="005B09FF">
              <w:rPr>
                <w:rFonts w:cs="Arial"/>
                <w:sz w:val="16"/>
                <w:szCs w:val="16"/>
              </w:rPr>
              <w:t>iero</w:t>
            </w:r>
            <w:r>
              <w:rPr>
                <w:rFonts w:cs="Arial"/>
                <w:sz w:val="16"/>
                <w:szCs w:val="16"/>
              </w:rPr>
              <w:t>n con las obligaciones establecidas</w:t>
            </w:r>
            <w:r w:rsidR="005B09FF">
              <w:rPr>
                <w:rFonts w:cs="Arial"/>
                <w:sz w:val="16"/>
                <w:szCs w:val="16"/>
              </w:rPr>
              <w:t>, los requerimientos técnicos y procedimentales de acuerdo con los lineamientos de la Entidad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072" w:type="pct"/>
            <w:vAlign w:val="center"/>
            <w:hideMark/>
          </w:tcPr>
          <w:p w14:paraId="28AAB7B3" w14:textId="16C41125" w:rsidR="00B901D4" w:rsidRPr="00D701C2" w:rsidRDefault="00B901D4" w:rsidP="00FB6424">
            <w:pPr>
              <w:jc w:val="center"/>
              <w:rPr>
                <w:rFonts w:cs="Arial"/>
                <w:b/>
                <w:bCs/>
                <w:color w:val="AEAAAA" w:themeColor="background2" w:themeShade="BF"/>
                <w:sz w:val="16"/>
                <w:szCs w:val="16"/>
              </w:rPr>
            </w:pPr>
            <w:r w:rsidRPr="00042BE1">
              <w:rPr>
                <w:rFonts w:cs="Arial"/>
                <w:b/>
                <w:bCs/>
                <w:color w:val="AEAAAA" w:themeColor="background2" w:themeShade="BF"/>
                <w:sz w:val="16"/>
                <w:szCs w:val="16"/>
              </w:rPr>
              <w:t>5</w:t>
            </w:r>
          </w:p>
        </w:tc>
      </w:tr>
      <w:tr w:rsidR="009718F5" w:rsidRPr="00042BE1" w14:paraId="1F565754" w14:textId="77777777" w:rsidTr="00B92EDE">
        <w:trPr>
          <w:trHeight w:val="642"/>
        </w:trPr>
        <w:tc>
          <w:tcPr>
            <w:tcW w:w="694" w:type="pct"/>
            <w:vMerge/>
            <w:vAlign w:val="center"/>
            <w:hideMark/>
          </w:tcPr>
          <w:p w14:paraId="6AA66063" w14:textId="77777777" w:rsidR="009718F5" w:rsidRPr="00D701C2" w:rsidRDefault="009718F5" w:rsidP="00D701C2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235" w:type="pct"/>
            <w:vAlign w:val="center"/>
            <w:hideMark/>
          </w:tcPr>
          <w:p w14:paraId="04075D19" w14:textId="77777777" w:rsidR="009718F5" w:rsidRPr="00D701C2" w:rsidRDefault="009718F5" w:rsidP="00D701C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Las actividades fueron entregadas con oportunidad </w:t>
            </w:r>
            <w:r w:rsidRPr="00D701C2">
              <w:rPr>
                <w:rFonts w:cs="Arial"/>
                <w:sz w:val="16"/>
                <w:szCs w:val="16"/>
              </w:rPr>
              <w:t>según l</w:t>
            </w:r>
            <w:r w:rsidRPr="00042BE1">
              <w:rPr>
                <w:rFonts w:cs="Arial"/>
                <w:sz w:val="16"/>
                <w:szCs w:val="16"/>
              </w:rPr>
              <w:t>as fechas</w:t>
            </w:r>
            <w:r w:rsidRPr="00D701C2">
              <w:rPr>
                <w:rFonts w:cs="Arial"/>
                <w:sz w:val="16"/>
                <w:szCs w:val="16"/>
              </w:rPr>
              <w:t xml:space="preserve"> previst</w:t>
            </w:r>
            <w:r w:rsidRPr="00042BE1">
              <w:rPr>
                <w:rFonts w:cs="Arial"/>
                <w:sz w:val="16"/>
                <w:szCs w:val="16"/>
              </w:rPr>
              <w:t>as</w:t>
            </w:r>
            <w:r w:rsidRPr="00D701C2">
              <w:rPr>
                <w:rFonts w:cs="Arial"/>
                <w:sz w:val="16"/>
                <w:szCs w:val="16"/>
              </w:rPr>
              <w:t xml:space="preserve"> en el contrato</w:t>
            </w:r>
            <w:r>
              <w:rPr>
                <w:rFonts w:cs="Arial"/>
                <w:sz w:val="16"/>
                <w:szCs w:val="16"/>
              </w:rPr>
              <w:t xml:space="preserve"> o solicitadas por el supervisor.</w:t>
            </w:r>
            <w:r w:rsidRPr="00D701C2">
              <w:rPr>
                <w:rFonts w:cs="Arial"/>
                <w:sz w:val="16"/>
                <w:szCs w:val="16"/>
              </w:rPr>
              <w:t xml:space="preserve"> </w:t>
            </w:r>
          </w:p>
          <w:p w14:paraId="45EB9303" w14:textId="1A380EE7" w:rsidR="009718F5" w:rsidRPr="00D701C2" w:rsidRDefault="009718F5" w:rsidP="00D701C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72" w:type="pct"/>
            <w:vAlign w:val="center"/>
            <w:hideMark/>
          </w:tcPr>
          <w:p w14:paraId="388FF8E8" w14:textId="77777777" w:rsidR="009718F5" w:rsidRPr="00D701C2" w:rsidRDefault="009718F5" w:rsidP="00FB6424">
            <w:pPr>
              <w:jc w:val="center"/>
              <w:rPr>
                <w:rFonts w:cs="Arial"/>
                <w:b/>
                <w:bCs/>
                <w:color w:val="AEAAAA" w:themeColor="background2" w:themeShade="BF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AEAAAA" w:themeColor="background2" w:themeShade="BF"/>
                <w:sz w:val="16"/>
                <w:szCs w:val="16"/>
              </w:rPr>
              <w:t>4</w:t>
            </w:r>
          </w:p>
          <w:p w14:paraId="7973A89D" w14:textId="73A07CF8" w:rsidR="009718F5" w:rsidRPr="00D701C2" w:rsidRDefault="009718F5" w:rsidP="00FB6424">
            <w:pPr>
              <w:jc w:val="center"/>
              <w:rPr>
                <w:rFonts w:cs="Arial"/>
                <w:b/>
                <w:bCs/>
                <w:color w:val="AEAAAA" w:themeColor="background2" w:themeShade="BF"/>
                <w:sz w:val="16"/>
                <w:szCs w:val="16"/>
              </w:rPr>
            </w:pPr>
          </w:p>
        </w:tc>
      </w:tr>
      <w:tr w:rsidR="005B09FF" w:rsidRPr="00042BE1" w14:paraId="44FFC178" w14:textId="77777777" w:rsidTr="00B92EDE">
        <w:trPr>
          <w:trHeight w:val="592"/>
        </w:trPr>
        <w:tc>
          <w:tcPr>
            <w:tcW w:w="694" w:type="pct"/>
            <w:vMerge w:val="restart"/>
            <w:vAlign w:val="center"/>
            <w:hideMark/>
          </w:tcPr>
          <w:p w14:paraId="1E305A45" w14:textId="77777777" w:rsidR="005B09FF" w:rsidRPr="00D701C2" w:rsidRDefault="005B09FF" w:rsidP="00D701C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701C2">
              <w:rPr>
                <w:rFonts w:cs="Arial"/>
                <w:b/>
                <w:bCs/>
                <w:sz w:val="16"/>
                <w:szCs w:val="16"/>
              </w:rPr>
              <w:t>CALIDAD</w:t>
            </w:r>
          </w:p>
        </w:tc>
        <w:tc>
          <w:tcPr>
            <w:tcW w:w="3235" w:type="pct"/>
            <w:vAlign w:val="center"/>
            <w:hideMark/>
          </w:tcPr>
          <w:p w14:paraId="6B84653C" w14:textId="6E8EC815" w:rsidR="005B09FF" w:rsidRPr="00D701C2" w:rsidRDefault="005B09FF" w:rsidP="00D701C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Los productos o entregables c</w:t>
            </w:r>
            <w:r w:rsidRPr="00D701C2">
              <w:rPr>
                <w:rFonts w:cs="Arial"/>
                <w:sz w:val="16"/>
                <w:szCs w:val="16"/>
              </w:rPr>
              <w:t>umple</w:t>
            </w:r>
            <w:r>
              <w:rPr>
                <w:rFonts w:cs="Arial"/>
                <w:sz w:val="16"/>
                <w:szCs w:val="16"/>
              </w:rPr>
              <w:t>n</w:t>
            </w:r>
            <w:r w:rsidRPr="00D701C2">
              <w:rPr>
                <w:rFonts w:cs="Arial"/>
                <w:sz w:val="16"/>
                <w:szCs w:val="16"/>
              </w:rPr>
              <w:t xml:space="preserve"> con especificaciones </w:t>
            </w:r>
            <w:r>
              <w:rPr>
                <w:rFonts w:cs="Arial"/>
                <w:sz w:val="16"/>
                <w:szCs w:val="16"/>
              </w:rPr>
              <w:t xml:space="preserve">técnicas </w:t>
            </w:r>
            <w:r w:rsidRPr="00D701C2">
              <w:rPr>
                <w:rFonts w:cs="Arial"/>
                <w:sz w:val="16"/>
                <w:szCs w:val="16"/>
              </w:rPr>
              <w:t>establecidas en el Contrato</w:t>
            </w:r>
          </w:p>
        </w:tc>
        <w:tc>
          <w:tcPr>
            <w:tcW w:w="1072" w:type="pct"/>
            <w:vAlign w:val="center"/>
            <w:hideMark/>
          </w:tcPr>
          <w:p w14:paraId="512C9213" w14:textId="6EE73A1D" w:rsidR="005B09FF" w:rsidRPr="00D701C2" w:rsidRDefault="009718F5" w:rsidP="00D701C2">
            <w:pPr>
              <w:jc w:val="center"/>
              <w:rPr>
                <w:rFonts w:cs="Arial"/>
                <w:b/>
                <w:bCs/>
                <w:color w:val="AEAAAA" w:themeColor="background2" w:themeShade="BF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AEAAAA" w:themeColor="background2" w:themeShade="BF"/>
                <w:sz w:val="16"/>
                <w:szCs w:val="16"/>
              </w:rPr>
              <w:t>3</w:t>
            </w:r>
          </w:p>
        </w:tc>
      </w:tr>
      <w:tr w:rsidR="005B09FF" w:rsidRPr="00042BE1" w14:paraId="0E31918A" w14:textId="77777777" w:rsidTr="00B92EDE">
        <w:trPr>
          <w:trHeight w:val="558"/>
        </w:trPr>
        <w:tc>
          <w:tcPr>
            <w:tcW w:w="694" w:type="pct"/>
            <w:vMerge/>
            <w:vAlign w:val="center"/>
          </w:tcPr>
          <w:p w14:paraId="62B86B52" w14:textId="77777777" w:rsidR="005B09FF" w:rsidRPr="00D701C2" w:rsidRDefault="005B09FF" w:rsidP="00D701C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235" w:type="pct"/>
            <w:vAlign w:val="center"/>
          </w:tcPr>
          <w:p w14:paraId="57FA089F" w14:textId="4FBF72E1" w:rsidR="005B09FF" w:rsidRPr="00D701C2" w:rsidRDefault="005B09FF" w:rsidP="00D701C2">
            <w:pPr>
              <w:rPr>
                <w:rFonts w:cs="Arial"/>
                <w:sz w:val="16"/>
                <w:szCs w:val="16"/>
              </w:rPr>
            </w:pPr>
            <w:r w:rsidRPr="005B09FF">
              <w:rPr>
                <w:rFonts w:cs="Arial"/>
                <w:sz w:val="16"/>
                <w:szCs w:val="16"/>
              </w:rPr>
              <w:t>El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B09FF">
              <w:rPr>
                <w:rFonts w:cs="Arial"/>
                <w:sz w:val="16"/>
                <w:szCs w:val="16"/>
              </w:rPr>
              <w:t>personal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B09FF">
              <w:rPr>
                <w:rFonts w:cs="Arial"/>
                <w:sz w:val="16"/>
                <w:szCs w:val="16"/>
              </w:rPr>
              <w:t>asignado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B09FF">
              <w:rPr>
                <w:rFonts w:cs="Arial"/>
                <w:sz w:val="16"/>
                <w:szCs w:val="16"/>
              </w:rPr>
              <w:t>fue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B09FF">
              <w:rPr>
                <w:rFonts w:cs="Arial"/>
                <w:sz w:val="16"/>
                <w:szCs w:val="16"/>
              </w:rPr>
              <w:t>suficiente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B09FF">
              <w:rPr>
                <w:rFonts w:cs="Arial"/>
                <w:sz w:val="16"/>
                <w:szCs w:val="16"/>
              </w:rPr>
              <w:t>y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B09FF">
              <w:rPr>
                <w:rFonts w:cs="Arial"/>
                <w:sz w:val="16"/>
                <w:szCs w:val="16"/>
              </w:rPr>
              <w:t>tenía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B09FF">
              <w:rPr>
                <w:rFonts w:cs="Arial"/>
                <w:sz w:val="16"/>
                <w:szCs w:val="16"/>
              </w:rPr>
              <w:t>las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B09FF">
              <w:rPr>
                <w:rFonts w:cs="Arial"/>
                <w:sz w:val="16"/>
                <w:szCs w:val="16"/>
              </w:rPr>
              <w:t>competencias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B09FF">
              <w:rPr>
                <w:rFonts w:cs="Arial"/>
                <w:sz w:val="16"/>
                <w:szCs w:val="16"/>
              </w:rPr>
              <w:t>necesarias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B09FF">
              <w:rPr>
                <w:rFonts w:cs="Arial"/>
                <w:sz w:val="16"/>
                <w:szCs w:val="16"/>
              </w:rPr>
              <w:t>para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B09FF">
              <w:rPr>
                <w:rFonts w:cs="Arial"/>
                <w:sz w:val="16"/>
                <w:szCs w:val="16"/>
              </w:rPr>
              <w:t>ejecutar todas las actividades del contrato.</w:t>
            </w:r>
          </w:p>
        </w:tc>
        <w:tc>
          <w:tcPr>
            <w:tcW w:w="1072" w:type="pct"/>
            <w:vAlign w:val="center"/>
          </w:tcPr>
          <w:p w14:paraId="2E29A1D1" w14:textId="37AD6CD6" w:rsidR="005B09FF" w:rsidRPr="00042BE1" w:rsidRDefault="00E04377" w:rsidP="00D701C2">
            <w:pPr>
              <w:jc w:val="center"/>
              <w:rPr>
                <w:rFonts w:cs="Arial"/>
                <w:b/>
                <w:bCs/>
                <w:color w:val="AEAAAA" w:themeColor="background2" w:themeShade="BF"/>
                <w:sz w:val="16"/>
                <w:szCs w:val="16"/>
              </w:rPr>
            </w:pPr>
            <w:r w:rsidRPr="00E04377">
              <w:rPr>
                <w:rFonts w:cs="Arial"/>
                <w:b/>
                <w:bCs/>
                <w:color w:val="AEAAAA" w:themeColor="background2" w:themeShade="BF"/>
                <w:sz w:val="16"/>
                <w:szCs w:val="16"/>
              </w:rPr>
              <w:t>2</w:t>
            </w:r>
          </w:p>
        </w:tc>
      </w:tr>
      <w:tr w:rsidR="009718F5" w:rsidRPr="00042BE1" w14:paraId="15EDFEB3" w14:textId="77777777" w:rsidTr="00B92EDE">
        <w:trPr>
          <w:trHeight w:val="558"/>
        </w:trPr>
        <w:tc>
          <w:tcPr>
            <w:tcW w:w="694" w:type="pct"/>
            <w:vMerge w:val="restart"/>
            <w:vAlign w:val="center"/>
          </w:tcPr>
          <w:p w14:paraId="20AF55F6" w14:textId="73304933" w:rsidR="009718F5" w:rsidRPr="00D701C2" w:rsidRDefault="009718F5" w:rsidP="00D701C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OPORTUNIDAD DE LA INFORMACIÓN</w:t>
            </w:r>
          </w:p>
        </w:tc>
        <w:tc>
          <w:tcPr>
            <w:tcW w:w="3235" w:type="pct"/>
            <w:vAlign w:val="center"/>
          </w:tcPr>
          <w:p w14:paraId="01818015" w14:textId="133522CA" w:rsidR="009718F5" w:rsidRPr="005B09FF" w:rsidRDefault="009718F5" w:rsidP="00D701C2">
            <w:pPr>
              <w:rPr>
                <w:rFonts w:cs="Arial"/>
                <w:sz w:val="16"/>
                <w:szCs w:val="16"/>
              </w:rPr>
            </w:pPr>
            <w:r w:rsidRPr="009718F5">
              <w:rPr>
                <w:rFonts w:cs="Arial"/>
                <w:sz w:val="16"/>
                <w:szCs w:val="16"/>
              </w:rPr>
              <w:t>Todas las facturas / cuentas de cobro y sus soportes, la documentación contractual requerida durante la ejecución y la documentación postcontractual fueron entregados y/o publicados de acuerdo con lo establecido en el contrato, procesos y procedimientos internos y normatividad legal vigente.</w:t>
            </w:r>
          </w:p>
        </w:tc>
        <w:tc>
          <w:tcPr>
            <w:tcW w:w="1072" w:type="pct"/>
            <w:vAlign w:val="center"/>
          </w:tcPr>
          <w:p w14:paraId="601B6491" w14:textId="442C01B2" w:rsidR="009718F5" w:rsidRDefault="009718F5" w:rsidP="00D701C2">
            <w:pPr>
              <w:jc w:val="center"/>
              <w:rPr>
                <w:rFonts w:cs="Arial"/>
                <w:b/>
                <w:bCs/>
                <w:color w:val="AEAAAA" w:themeColor="background2" w:themeShade="BF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AEAAAA" w:themeColor="background2" w:themeShade="BF"/>
                <w:sz w:val="16"/>
                <w:szCs w:val="16"/>
              </w:rPr>
              <w:t>5</w:t>
            </w:r>
          </w:p>
        </w:tc>
      </w:tr>
      <w:tr w:rsidR="009718F5" w:rsidRPr="00042BE1" w14:paraId="005E5BC8" w14:textId="77777777" w:rsidTr="00B92EDE">
        <w:trPr>
          <w:trHeight w:val="558"/>
        </w:trPr>
        <w:tc>
          <w:tcPr>
            <w:tcW w:w="694" w:type="pct"/>
            <w:vMerge/>
            <w:vAlign w:val="center"/>
          </w:tcPr>
          <w:p w14:paraId="6B62F5E1" w14:textId="77777777" w:rsidR="009718F5" w:rsidRDefault="009718F5" w:rsidP="00D701C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235" w:type="pct"/>
            <w:vAlign w:val="center"/>
          </w:tcPr>
          <w:p w14:paraId="4E7FB5A5" w14:textId="04490585" w:rsidR="009718F5" w:rsidRDefault="009718F5" w:rsidP="00D701C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Entregó informe definitivo de acuerdo con el numeral 2 de la cláusula “Entregables” </w:t>
            </w:r>
            <w:r w:rsidR="00F91998">
              <w:rPr>
                <w:rFonts w:cs="Arial"/>
                <w:sz w:val="16"/>
                <w:szCs w:val="16"/>
              </w:rPr>
              <w:t>contemplado dentro del</w:t>
            </w:r>
            <w:r>
              <w:rPr>
                <w:rFonts w:cs="Arial"/>
                <w:sz w:val="16"/>
                <w:szCs w:val="16"/>
              </w:rPr>
              <w:t xml:space="preserve"> contrato</w:t>
            </w:r>
          </w:p>
        </w:tc>
        <w:tc>
          <w:tcPr>
            <w:tcW w:w="1072" w:type="pct"/>
            <w:vAlign w:val="center"/>
          </w:tcPr>
          <w:p w14:paraId="14684CFE" w14:textId="2DBF0CE2" w:rsidR="009718F5" w:rsidRPr="009718F5" w:rsidRDefault="00103BAE" w:rsidP="00D701C2">
            <w:pPr>
              <w:jc w:val="center"/>
              <w:rPr>
                <w:rFonts w:cs="Arial"/>
                <w:b/>
                <w:bCs/>
                <w:color w:val="AEAAAA" w:themeColor="background2" w:themeShade="BF"/>
                <w:sz w:val="16"/>
                <w:szCs w:val="16"/>
              </w:rPr>
            </w:pPr>
            <w:commentRangeStart w:id="2"/>
            <w:r>
              <w:rPr>
                <w:rFonts w:cs="Arial"/>
                <w:b/>
                <w:bCs/>
                <w:color w:val="AEAAAA" w:themeColor="background2" w:themeShade="BF"/>
                <w:sz w:val="16"/>
                <w:szCs w:val="16"/>
              </w:rPr>
              <w:t>1</w:t>
            </w:r>
            <w:commentRangeEnd w:id="2"/>
            <w:r w:rsidR="00277AB6">
              <w:rPr>
                <w:rStyle w:val="Refdecomentario"/>
              </w:rPr>
              <w:commentReference w:id="2"/>
            </w:r>
          </w:p>
        </w:tc>
      </w:tr>
      <w:tr w:rsidR="00FB6424" w:rsidRPr="00042BE1" w14:paraId="0485A29F" w14:textId="77777777" w:rsidTr="00B92EDE">
        <w:trPr>
          <w:trHeight w:val="567"/>
        </w:trPr>
        <w:tc>
          <w:tcPr>
            <w:tcW w:w="3928" w:type="pct"/>
            <w:gridSpan w:val="2"/>
            <w:vAlign w:val="center"/>
          </w:tcPr>
          <w:p w14:paraId="7034F7FA" w14:textId="2A41CB71" w:rsidR="00FB6424" w:rsidRPr="00042BE1" w:rsidRDefault="00FB6424" w:rsidP="00FB6424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42BE1">
              <w:rPr>
                <w:rFonts w:cs="Arial"/>
                <w:b/>
                <w:bCs/>
                <w:sz w:val="16"/>
                <w:szCs w:val="16"/>
              </w:rPr>
              <w:t xml:space="preserve">REEVALUACIÓN GENERAL </w:t>
            </w:r>
          </w:p>
        </w:tc>
        <w:tc>
          <w:tcPr>
            <w:tcW w:w="1072" w:type="pct"/>
            <w:vAlign w:val="center"/>
          </w:tcPr>
          <w:p w14:paraId="06123B9D" w14:textId="0C648F20" w:rsidR="00FB6424" w:rsidRPr="00042BE1" w:rsidRDefault="003031AE" w:rsidP="00D701C2">
            <w:pPr>
              <w:jc w:val="center"/>
              <w:rPr>
                <w:rFonts w:cs="Arial"/>
                <w:b/>
                <w:bCs/>
                <w:color w:val="AEAAAA" w:themeColor="background2" w:themeShade="BF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AEAAAA" w:themeColor="background2" w:themeShade="BF"/>
                <w:sz w:val="16"/>
                <w:szCs w:val="16"/>
              </w:rPr>
              <w:t>(Promedio de los puntajes)</w:t>
            </w:r>
          </w:p>
        </w:tc>
      </w:tr>
      <w:tr w:rsidR="00584DB4" w:rsidRPr="00042BE1" w14:paraId="4F535379" w14:textId="77777777" w:rsidTr="00B92EDE">
        <w:trPr>
          <w:trHeight w:val="195"/>
        </w:trPr>
        <w:tc>
          <w:tcPr>
            <w:tcW w:w="5000" w:type="pct"/>
            <w:gridSpan w:val="3"/>
            <w:vAlign w:val="center"/>
          </w:tcPr>
          <w:p w14:paraId="13556D6B" w14:textId="796534D8" w:rsidR="00584DB4" w:rsidRPr="00042BE1" w:rsidRDefault="00FB6424" w:rsidP="00D701C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BE1">
              <w:rPr>
                <w:rFonts w:cs="Arial"/>
                <w:b/>
                <w:bCs/>
                <w:sz w:val="16"/>
                <w:szCs w:val="16"/>
              </w:rPr>
              <w:t xml:space="preserve">OBSERVACIONES A LA </w:t>
            </w:r>
            <w:r w:rsidR="00FA4B71" w:rsidRPr="00042BE1">
              <w:rPr>
                <w:rFonts w:cs="Arial"/>
                <w:b/>
                <w:bCs/>
                <w:sz w:val="16"/>
                <w:szCs w:val="16"/>
              </w:rPr>
              <w:t>REEVALUACIÓN</w:t>
            </w:r>
          </w:p>
        </w:tc>
      </w:tr>
      <w:tr w:rsidR="00584DB4" w:rsidRPr="00042BE1" w14:paraId="57B26241" w14:textId="77777777" w:rsidTr="00B92EDE">
        <w:trPr>
          <w:trHeight w:val="848"/>
        </w:trPr>
        <w:tc>
          <w:tcPr>
            <w:tcW w:w="5000" w:type="pct"/>
            <w:gridSpan w:val="3"/>
            <w:vAlign w:val="center"/>
          </w:tcPr>
          <w:p w14:paraId="7BF095DE" w14:textId="77777777" w:rsidR="00584DB4" w:rsidRPr="00042BE1" w:rsidRDefault="00584DB4" w:rsidP="006526F3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628E2303" w14:textId="77777777" w:rsidR="00445C45" w:rsidRPr="00042BE1" w:rsidRDefault="00445C45" w:rsidP="00A8300E">
      <w:pPr>
        <w:jc w:val="both"/>
        <w:rPr>
          <w:rFonts w:eastAsia="MS Mincho" w:cs="Arial"/>
          <w:sz w:val="16"/>
          <w:szCs w:val="16"/>
          <w:lang w:val="es-MX"/>
        </w:rPr>
      </w:pPr>
    </w:p>
    <w:p w14:paraId="636296DC" w14:textId="651E607E" w:rsidR="00C301BA" w:rsidRDefault="00C301BA" w:rsidP="00630C71">
      <w:pPr>
        <w:numPr>
          <w:ilvl w:val="0"/>
          <w:numId w:val="2"/>
        </w:numPr>
        <w:jc w:val="both"/>
        <w:rPr>
          <w:rFonts w:cs="Arial"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z w:val="18"/>
          <w:szCs w:val="18"/>
        </w:rPr>
        <w:t>El</w:t>
      </w:r>
      <w:r w:rsidRPr="006D531F">
        <w:rPr>
          <w:rFonts w:cs="Arial"/>
          <w:color w:val="000000" w:themeColor="text1"/>
          <w:sz w:val="18"/>
          <w:szCs w:val="18"/>
        </w:rPr>
        <w:t xml:space="preserve"> contratista </w:t>
      </w:r>
      <w:r w:rsidR="0007379F">
        <w:rPr>
          <w:rFonts w:cs="Arial"/>
          <w:color w:val="000000" w:themeColor="text1"/>
          <w:sz w:val="18"/>
          <w:szCs w:val="18"/>
        </w:rPr>
        <w:t>cumplió</w:t>
      </w:r>
      <w:r w:rsidRPr="006D531F">
        <w:rPr>
          <w:rFonts w:cs="Arial"/>
          <w:color w:val="000000" w:themeColor="text1"/>
          <w:sz w:val="18"/>
          <w:szCs w:val="18"/>
        </w:rPr>
        <w:t xml:space="preserve"> a satisfacción el objeto del contrato y queda a paz y salvo con </w:t>
      </w:r>
      <w:r>
        <w:rPr>
          <w:rFonts w:cs="Arial"/>
          <w:color w:val="000000" w:themeColor="text1"/>
          <w:sz w:val="18"/>
          <w:szCs w:val="18"/>
        </w:rPr>
        <w:t xml:space="preserve">el ICETEX </w:t>
      </w:r>
      <w:r w:rsidRPr="006D531F">
        <w:rPr>
          <w:rFonts w:cs="Arial"/>
          <w:color w:val="000000" w:themeColor="text1"/>
          <w:sz w:val="18"/>
          <w:szCs w:val="18"/>
        </w:rPr>
        <w:t>por todo concepto.</w:t>
      </w:r>
    </w:p>
    <w:p w14:paraId="5968B3F7" w14:textId="178492A2" w:rsidR="004F1420" w:rsidRDefault="004F1420" w:rsidP="004F1420">
      <w:pPr>
        <w:ind w:left="360"/>
        <w:jc w:val="both"/>
        <w:rPr>
          <w:rFonts w:cs="Arial"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z w:val="18"/>
          <w:szCs w:val="18"/>
        </w:rPr>
        <w:t>(en caso de encontrarse pendiente el cumplimiento de alguna obligación por favor colocarlo como observación en este espacio)</w:t>
      </w:r>
      <w:r w:rsidR="00060CB7">
        <w:rPr>
          <w:rFonts w:cs="Arial"/>
          <w:color w:val="000000" w:themeColor="text1"/>
          <w:sz w:val="18"/>
          <w:szCs w:val="18"/>
        </w:rPr>
        <w:t>.</w:t>
      </w:r>
    </w:p>
    <w:p w14:paraId="58426AA9" w14:textId="77777777" w:rsidR="00C301BA" w:rsidRPr="006D531F" w:rsidRDefault="00C301BA" w:rsidP="00A278CF">
      <w:pPr>
        <w:jc w:val="both"/>
        <w:rPr>
          <w:rFonts w:cs="Arial"/>
          <w:color w:val="000000" w:themeColor="text1"/>
          <w:sz w:val="18"/>
          <w:szCs w:val="18"/>
        </w:rPr>
      </w:pPr>
    </w:p>
    <w:p w14:paraId="49FCE75E" w14:textId="51B6348E" w:rsidR="00C301BA" w:rsidRDefault="00976121" w:rsidP="00630C71">
      <w:pPr>
        <w:numPr>
          <w:ilvl w:val="0"/>
          <w:numId w:val="2"/>
        </w:numPr>
        <w:jc w:val="both"/>
        <w:rPr>
          <w:rFonts w:cs="Arial"/>
          <w:color w:val="000000" w:themeColor="text1"/>
          <w:sz w:val="18"/>
          <w:szCs w:val="18"/>
        </w:rPr>
      </w:pPr>
      <w:r w:rsidRPr="00976121">
        <w:rPr>
          <w:rFonts w:cs="Arial"/>
          <w:color w:val="000000" w:themeColor="text1"/>
          <w:sz w:val="18"/>
          <w:szCs w:val="18"/>
        </w:rPr>
        <w:t>El supervisor, con la suscripción del presente informe, certifica que el contratista cumplió con su obligación de acreditar los pagos al Sistema de Seguridad Social Integral y Parafiscales correspondientes, de conformidad con lo dispuesto en el artículo 50 de la Ley 789 de 2002.</w:t>
      </w:r>
      <w:r w:rsidR="009915F9">
        <w:rPr>
          <w:rFonts w:cs="Arial"/>
          <w:color w:val="000000" w:themeColor="text1"/>
          <w:sz w:val="18"/>
          <w:szCs w:val="18"/>
        </w:rPr>
        <w:t xml:space="preserve">  </w:t>
      </w:r>
      <w:r w:rsidR="00FE242D">
        <w:rPr>
          <w:rFonts w:cs="Arial"/>
          <w:color w:val="000000" w:themeColor="text1"/>
          <w:sz w:val="18"/>
          <w:szCs w:val="18"/>
        </w:rPr>
        <w:t>(N/A</w:t>
      </w:r>
      <w:r w:rsidR="000A729E">
        <w:rPr>
          <w:rFonts w:cs="Arial"/>
          <w:color w:val="000000" w:themeColor="text1"/>
          <w:sz w:val="18"/>
          <w:szCs w:val="18"/>
        </w:rPr>
        <w:t xml:space="preserve"> Para este contrato</w:t>
      </w:r>
      <w:r w:rsidR="00FE242D">
        <w:rPr>
          <w:rFonts w:cs="Arial"/>
          <w:color w:val="000000" w:themeColor="text1"/>
          <w:sz w:val="18"/>
          <w:szCs w:val="18"/>
        </w:rPr>
        <w:t>)</w:t>
      </w:r>
    </w:p>
    <w:p w14:paraId="5D118248" w14:textId="77777777" w:rsidR="00976121" w:rsidRPr="00976121" w:rsidRDefault="00976121" w:rsidP="00976121">
      <w:pPr>
        <w:ind w:left="360"/>
        <w:jc w:val="both"/>
        <w:rPr>
          <w:rFonts w:cs="Arial"/>
          <w:color w:val="000000" w:themeColor="text1"/>
          <w:sz w:val="18"/>
          <w:szCs w:val="18"/>
        </w:rPr>
      </w:pPr>
    </w:p>
    <w:p w14:paraId="0644D3F3" w14:textId="3DA44A94" w:rsidR="00C301BA" w:rsidRDefault="00976121" w:rsidP="00630C71">
      <w:pPr>
        <w:numPr>
          <w:ilvl w:val="0"/>
          <w:numId w:val="2"/>
        </w:numPr>
        <w:jc w:val="both"/>
        <w:rPr>
          <w:rFonts w:cs="Arial"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z w:val="18"/>
          <w:szCs w:val="18"/>
        </w:rPr>
        <w:t>El supervisor d</w:t>
      </w:r>
      <w:r w:rsidR="00DB22B0">
        <w:rPr>
          <w:rFonts w:cs="Arial"/>
          <w:color w:val="000000" w:themeColor="text1"/>
          <w:sz w:val="18"/>
          <w:szCs w:val="18"/>
        </w:rPr>
        <w:t>ejó</w:t>
      </w:r>
      <w:r w:rsidR="00B4490E">
        <w:rPr>
          <w:rFonts w:cs="Arial"/>
          <w:color w:val="000000" w:themeColor="text1"/>
          <w:sz w:val="18"/>
          <w:szCs w:val="18"/>
        </w:rPr>
        <w:t xml:space="preserve"> </w:t>
      </w:r>
      <w:r>
        <w:rPr>
          <w:rFonts w:cs="Arial"/>
          <w:color w:val="000000" w:themeColor="text1"/>
          <w:sz w:val="18"/>
          <w:szCs w:val="18"/>
        </w:rPr>
        <w:t>constancia</w:t>
      </w:r>
      <w:r w:rsidR="00C301BA" w:rsidRPr="00B51CAD">
        <w:rPr>
          <w:rFonts w:cs="Arial"/>
          <w:color w:val="000000" w:themeColor="text1"/>
          <w:sz w:val="18"/>
          <w:szCs w:val="18"/>
        </w:rPr>
        <w:t xml:space="preserve"> que la información relativa a la ejecución del contrato fue debidamente incorporada en el </w:t>
      </w:r>
      <w:r w:rsidR="00C301BA" w:rsidRPr="00B51CAD">
        <w:rPr>
          <w:rFonts w:cs="Arial"/>
          <w:color w:val="000000"/>
          <w:sz w:val="18"/>
          <w:szCs w:val="18"/>
          <w:shd w:val="clear" w:color="auto" w:fill="FFFFFF"/>
        </w:rPr>
        <w:t>Sistema Electrónico de Contratación Pública (</w:t>
      </w:r>
      <w:r w:rsidR="00C301BA" w:rsidRPr="00B51CAD">
        <w:rPr>
          <w:rFonts w:cs="Arial"/>
          <w:color w:val="000000" w:themeColor="text1"/>
          <w:sz w:val="18"/>
          <w:szCs w:val="18"/>
        </w:rPr>
        <w:t>SECOP)</w:t>
      </w:r>
      <w:r w:rsidR="00C301BA">
        <w:rPr>
          <w:rFonts w:cs="Arial"/>
          <w:color w:val="000000" w:themeColor="text1"/>
          <w:sz w:val="18"/>
          <w:szCs w:val="18"/>
        </w:rPr>
        <w:t>.</w:t>
      </w:r>
    </w:p>
    <w:p w14:paraId="43172586" w14:textId="77777777" w:rsidR="006526F3" w:rsidRDefault="006526F3" w:rsidP="006526F3">
      <w:pPr>
        <w:pStyle w:val="Prrafodelista"/>
        <w:rPr>
          <w:rFonts w:cs="Arial"/>
          <w:color w:val="000000" w:themeColor="text1"/>
          <w:sz w:val="18"/>
          <w:szCs w:val="18"/>
        </w:rPr>
      </w:pPr>
    </w:p>
    <w:p w14:paraId="121C0B3C" w14:textId="77777777" w:rsidR="003961E1" w:rsidRPr="008766E9" w:rsidRDefault="003961E1" w:rsidP="003961E1">
      <w:pPr>
        <w:pStyle w:val="Prrafodelista"/>
        <w:ind w:left="360"/>
        <w:rPr>
          <w:color w:val="000000"/>
          <w:szCs w:val="27"/>
          <w:lang w:val="es-MX"/>
        </w:rPr>
      </w:pPr>
    </w:p>
    <w:p w14:paraId="470CBA5F" w14:textId="113E19B8" w:rsidR="00FF7305" w:rsidRPr="003961E1" w:rsidRDefault="00FF7305" w:rsidP="00630C71">
      <w:pPr>
        <w:pStyle w:val="Prrafodelista"/>
        <w:numPr>
          <w:ilvl w:val="0"/>
          <w:numId w:val="3"/>
        </w:numPr>
        <w:rPr>
          <w:rFonts w:cs="Arial"/>
          <w:b/>
          <w:sz w:val="18"/>
          <w:szCs w:val="18"/>
        </w:rPr>
      </w:pPr>
      <w:r w:rsidRPr="003961E1">
        <w:rPr>
          <w:rFonts w:cs="Arial"/>
          <w:b/>
          <w:sz w:val="18"/>
          <w:szCs w:val="18"/>
        </w:rPr>
        <w:t xml:space="preserve">RECIBO A SATISFACCIÓN: </w:t>
      </w:r>
    </w:p>
    <w:p w14:paraId="4E56B384" w14:textId="77777777" w:rsidR="00FF7305" w:rsidRDefault="00FF7305" w:rsidP="00FF7305">
      <w:pPr>
        <w:jc w:val="both"/>
        <w:rPr>
          <w:rFonts w:eastAsia="MS Mincho" w:cs="Arial"/>
          <w:sz w:val="16"/>
          <w:szCs w:val="16"/>
          <w:u w:val="single"/>
          <w:lang w:val="es-MX"/>
        </w:rPr>
      </w:pPr>
    </w:p>
    <w:p w14:paraId="1A2DB99D" w14:textId="6736731B" w:rsidR="00470822" w:rsidRDefault="00470822" w:rsidP="00470822">
      <w:pPr>
        <w:ind w:left="720"/>
        <w:jc w:val="both"/>
        <w:rPr>
          <w:rFonts w:cs="Arial"/>
          <w:b/>
          <w:sz w:val="18"/>
          <w:szCs w:val="18"/>
        </w:rPr>
      </w:pPr>
    </w:p>
    <w:p w14:paraId="7ED6AC7A" w14:textId="77777777" w:rsidR="00470822" w:rsidRDefault="00470822" w:rsidP="00FF7305">
      <w:pPr>
        <w:jc w:val="both"/>
        <w:rPr>
          <w:rFonts w:cs="Arial"/>
          <w:b/>
          <w:sz w:val="18"/>
          <w:szCs w:val="18"/>
        </w:rPr>
      </w:pPr>
    </w:p>
    <w:p w14:paraId="0CA3CAE5" w14:textId="58115F10" w:rsidR="00470822" w:rsidRPr="005A12EC" w:rsidRDefault="00470822" w:rsidP="00470822">
      <w:pPr>
        <w:jc w:val="both"/>
        <w:rPr>
          <w:rFonts w:cs="Arial"/>
          <w:b/>
          <w:lang w:val="es"/>
        </w:rPr>
      </w:pPr>
      <w:r>
        <w:rPr>
          <w:rFonts w:cs="Arial"/>
          <w:lang w:val="es-MX"/>
        </w:rPr>
        <w:t xml:space="preserve">El </w:t>
      </w:r>
      <w:proofErr w:type="gramStart"/>
      <w:r>
        <w:rPr>
          <w:rFonts w:cs="Arial"/>
          <w:lang w:val="es-MX"/>
        </w:rPr>
        <w:t>Vicepresidente</w:t>
      </w:r>
      <w:proofErr w:type="gramEnd"/>
      <w:r>
        <w:rPr>
          <w:rFonts w:cs="Arial"/>
          <w:lang w:val="es-MX"/>
        </w:rPr>
        <w:t xml:space="preserve"> de Crédito y Cobranza</w:t>
      </w:r>
      <w:r>
        <w:rPr>
          <w:rFonts w:cs="Arial"/>
        </w:rPr>
        <w:t xml:space="preserve"> </w:t>
      </w:r>
      <w:r w:rsidRPr="005A12EC">
        <w:rPr>
          <w:rFonts w:cs="Arial"/>
          <w:lang w:val="es"/>
        </w:rPr>
        <w:t xml:space="preserve">en calidad de </w:t>
      </w:r>
      <w:r w:rsidR="00253FD1">
        <w:rPr>
          <w:rFonts w:cs="Arial"/>
          <w:lang w:val="es"/>
        </w:rPr>
        <w:t>S</w:t>
      </w:r>
      <w:r w:rsidRPr="005A12EC">
        <w:rPr>
          <w:rFonts w:cs="Arial"/>
          <w:lang w:val="es"/>
        </w:rPr>
        <w:t>upervisor, recibió a satisfacción el cumplimiento de las obligaciones pactadas en el contrato</w:t>
      </w:r>
      <w:r>
        <w:rPr>
          <w:rFonts w:cs="Arial"/>
          <w:lang w:val="es"/>
        </w:rPr>
        <w:t xml:space="preserve"> en mención</w:t>
      </w:r>
      <w:r w:rsidRPr="005A12EC">
        <w:rPr>
          <w:rFonts w:cs="Arial"/>
          <w:lang w:val="es"/>
        </w:rPr>
        <w:t>, así como la entrega de los documentos aquí relacionados, por parte del(a) contr</w:t>
      </w:r>
      <w:r>
        <w:rPr>
          <w:rFonts w:cs="Arial"/>
          <w:lang w:val="es"/>
        </w:rPr>
        <w:t xml:space="preserve">atista </w:t>
      </w:r>
      <w:r w:rsidRPr="00C56FF9">
        <w:rPr>
          <w:rFonts w:cs="Arial"/>
          <w:lang w:val="es"/>
        </w:rPr>
        <w:t xml:space="preserve">MUNICIPIO DE </w:t>
      </w:r>
      <w:r w:rsidR="0045423C">
        <w:rPr>
          <w:rFonts w:cs="Arial"/>
          <w:lang w:val="es"/>
        </w:rPr>
        <w:t>QUIPILE</w:t>
      </w:r>
      <w:r w:rsidRPr="00C56FF9">
        <w:rPr>
          <w:rFonts w:cs="Arial"/>
          <w:lang w:val="es"/>
        </w:rPr>
        <w:t xml:space="preserve"> identificado</w:t>
      </w:r>
      <w:r>
        <w:rPr>
          <w:rFonts w:cs="Arial"/>
          <w:lang w:val="es"/>
        </w:rPr>
        <w:t xml:space="preserve">(a) </w:t>
      </w:r>
      <w:r w:rsidRPr="002104E0">
        <w:rPr>
          <w:rFonts w:cs="Arial"/>
          <w:lang w:val="es"/>
        </w:rPr>
        <w:t>con CC ___ o NIT__</w:t>
      </w:r>
      <w:r>
        <w:rPr>
          <w:rFonts w:cs="Arial"/>
          <w:lang w:val="es"/>
        </w:rPr>
        <w:t>X</w:t>
      </w:r>
      <w:r w:rsidRPr="002104E0">
        <w:rPr>
          <w:rFonts w:cs="Arial"/>
          <w:lang w:val="es"/>
        </w:rPr>
        <w:t>_ No.</w:t>
      </w:r>
      <w:r w:rsidRPr="00C56FF9">
        <w:t xml:space="preserve"> </w:t>
      </w:r>
      <w:r w:rsidR="00156B81">
        <w:rPr>
          <w:rFonts w:cs="Arial"/>
          <w:lang w:val="es"/>
        </w:rPr>
        <w:t>….</w:t>
      </w:r>
      <w:r w:rsidRPr="005A12EC">
        <w:rPr>
          <w:rFonts w:cs="Arial"/>
          <w:b/>
          <w:lang w:val="es"/>
        </w:rPr>
        <w:t xml:space="preserve">. </w:t>
      </w:r>
    </w:p>
    <w:p w14:paraId="6F31A318" w14:textId="2EEAC00E" w:rsidR="00FF7305" w:rsidRPr="005A12EC" w:rsidRDefault="00FF7305" w:rsidP="00FF7305">
      <w:pPr>
        <w:jc w:val="both"/>
        <w:rPr>
          <w:rFonts w:eastAsia="MS Mincho" w:cs="Arial"/>
          <w:sz w:val="16"/>
          <w:szCs w:val="16"/>
          <w:u w:val="single"/>
          <w:lang w:val="es-MX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0E7520">
        <w:rPr>
          <w:rFonts w:cs="Arial"/>
          <w:b/>
          <w:sz w:val="18"/>
          <w:szCs w:val="18"/>
        </w:rPr>
        <w:tab/>
      </w:r>
      <w:r w:rsidRPr="000E7520">
        <w:rPr>
          <w:rFonts w:cs="Arial"/>
          <w:b/>
          <w:sz w:val="18"/>
          <w:szCs w:val="18"/>
        </w:rPr>
        <w:tab/>
      </w:r>
      <w:r w:rsidRPr="000E7520">
        <w:rPr>
          <w:rFonts w:cs="Arial"/>
          <w:b/>
          <w:sz w:val="18"/>
          <w:szCs w:val="18"/>
        </w:rPr>
        <w:tab/>
      </w:r>
    </w:p>
    <w:p w14:paraId="585219BA" w14:textId="5E686DA9" w:rsidR="008F1566" w:rsidRDefault="008F1566" w:rsidP="008F1566">
      <w:pPr>
        <w:jc w:val="both"/>
        <w:rPr>
          <w:rFonts w:cs="Arial"/>
          <w:b/>
          <w:lang w:val="es"/>
        </w:rPr>
      </w:pPr>
    </w:p>
    <w:p w14:paraId="2D76BC12" w14:textId="00631DA9" w:rsidR="006813C3" w:rsidRPr="002104E0" w:rsidRDefault="006813C3" w:rsidP="006813C3">
      <w:pPr>
        <w:rPr>
          <w:rFonts w:cs="Arial"/>
          <w:b/>
          <w:sz w:val="16"/>
          <w:szCs w:val="16"/>
        </w:rPr>
      </w:pPr>
      <w:r w:rsidRPr="002104E0">
        <w:rPr>
          <w:rFonts w:cs="Arial"/>
          <w:b/>
          <w:sz w:val="16"/>
          <w:szCs w:val="16"/>
        </w:rPr>
        <w:t>NOTA: DILIGENCIAR EL PÁRRAFO A CONTINUACIÓN, SOLO PARA CONTRATOS PRESTACIÓN DE SERVICIOS PERSONA NATURAL.</w:t>
      </w:r>
      <w:r w:rsidR="004D43FA">
        <w:rPr>
          <w:rFonts w:cs="Arial"/>
          <w:b/>
          <w:sz w:val="16"/>
          <w:szCs w:val="16"/>
        </w:rPr>
        <w:t xml:space="preserve">    (N/A</w:t>
      </w:r>
      <w:r w:rsidR="000A729E">
        <w:rPr>
          <w:rFonts w:cs="Arial"/>
          <w:b/>
          <w:sz w:val="16"/>
          <w:szCs w:val="16"/>
        </w:rPr>
        <w:t xml:space="preserve"> Para este Contrato)</w:t>
      </w:r>
    </w:p>
    <w:p w14:paraId="48462FB8" w14:textId="77777777" w:rsidR="006813C3" w:rsidRPr="002104E0" w:rsidRDefault="006813C3" w:rsidP="00B0297C">
      <w:pPr>
        <w:pStyle w:val="Default"/>
        <w:jc w:val="both"/>
        <w:rPr>
          <w:rFonts w:ascii="Arial Nova Light" w:hAnsi="Arial Nova Light" w:cs="Times New Roman"/>
          <w:noProof/>
          <w:color w:val="000000" w:themeColor="text1"/>
          <w:sz w:val="20"/>
          <w:szCs w:val="20"/>
          <w:lang w:eastAsia="en-US"/>
        </w:rPr>
      </w:pPr>
    </w:p>
    <w:p w14:paraId="3C912319" w14:textId="0E36DBA3" w:rsidR="00B0297C" w:rsidRPr="00576936" w:rsidRDefault="00B0297C" w:rsidP="00B0297C">
      <w:pPr>
        <w:pStyle w:val="Default"/>
        <w:jc w:val="both"/>
        <w:rPr>
          <w:noProof/>
          <w:color w:val="auto"/>
          <w:sz w:val="20"/>
          <w:szCs w:val="20"/>
          <w:lang w:val="es" w:eastAsia="en-US"/>
        </w:rPr>
      </w:pPr>
      <w:r w:rsidRPr="00576936">
        <w:rPr>
          <w:noProof/>
          <w:color w:val="auto"/>
          <w:sz w:val="20"/>
          <w:szCs w:val="20"/>
          <w:lang w:val="es" w:eastAsia="en-US"/>
        </w:rPr>
        <w:t>Previo recibido a satisfacción</w:t>
      </w:r>
      <w:r w:rsidR="00037D97" w:rsidRPr="00576936">
        <w:rPr>
          <w:noProof/>
          <w:color w:val="auto"/>
          <w:sz w:val="20"/>
          <w:szCs w:val="20"/>
          <w:lang w:val="es" w:eastAsia="en-US"/>
        </w:rPr>
        <w:t>,</w:t>
      </w:r>
      <w:r w:rsidR="00290B89" w:rsidRPr="00576936">
        <w:rPr>
          <w:noProof/>
          <w:color w:val="auto"/>
          <w:sz w:val="20"/>
          <w:szCs w:val="20"/>
          <w:lang w:val="es" w:eastAsia="en-US"/>
        </w:rPr>
        <w:t xml:space="preserve"> se certifica </w:t>
      </w:r>
      <w:r w:rsidR="00B0759A" w:rsidRPr="00576936">
        <w:rPr>
          <w:noProof/>
          <w:color w:val="auto"/>
          <w:sz w:val="20"/>
          <w:szCs w:val="20"/>
          <w:lang w:val="es" w:eastAsia="en-US"/>
        </w:rPr>
        <w:t>anticipadamente</w:t>
      </w:r>
      <w:r w:rsidR="00037D97" w:rsidRPr="00576936">
        <w:rPr>
          <w:noProof/>
          <w:color w:val="auto"/>
          <w:sz w:val="20"/>
          <w:szCs w:val="20"/>
          <w:lang w:val="es" w:eastAsia="en-US"/>
        </w:rPr>
        <w:t xml:space="preserve"> </w:t>
      </w:r>
      <w:r w:rsidR="00B0759A" w:rsidRPr="00576936">
        <w:rPr>
          <w:noProof/>
          <w:color w:val="auto"/>
          <w:sz w:val="20"/>
          <w:szCs w:val="20"/>
          <w:lang w:val="es" w:eastAsia="en-US"/>
        </w:rPr>
        <w:t>el lleno de los requisitos</w:t>
      </w:r>
      <w:r w:rsidRPr="00576936">
        <w:rPr>
          <w:noProof/>
          <w:color w:val="auto"/>
          <w:sz w:val="20"/>
          <w:szCs w:val="20"/>
          <w:lang w:val="es" w:eastAsia="en-US"/>
        </w:rPr>
        <w:t>, para efectos de pagar la última cuenta de cobro</w:t>
      </w:r>
      <w:r w:rsidR="00636C9C" w:rsidRPr="00576936">
        <w:rPr>
          <w:noProof/>
          <w:color w:val="auto"/>
          <w:sz w:val="20"/>
          <w:szCs w:val="20"/>
          <w:lang w:val="es" w:eastAsia="en-US"/>
        </w:rPr>
        <w:t xml:space="preserve"> y/o factura</w:t>
      </w:r>
      <w:r w:rsidRPr="00576936">
        <w:rPr>
          <w:noProof/>
          <w:color w:val="auto"/>
          <w:sz w:val="20"/>
          <w:szCs w:val="20"/>
          <w:lang w:val="es" w:eastAsia="en-US"/>
        </w:rPr>
        <w:t xml:space="preserve"> No. 20__-__ expedida el </w:t>
      </w:r>
      <w:r w:rsidR="00636C9C" w:rsidRPr="00576936">
        <w:rPr>
          <w:noProof/>
          <w:color w:val="auto"/>
          <w:sz w:val="20"/>
          <w:szCs w:val="20"/>
          <w:u w:val="single"/>
          <w:lang w:val="es" w:eastAsia="en-US"/>
        </w:rPr>
        <w:t>DD</w:t>
      </w:r>
      <w:r w:rsidRPr="00576936">
        <w:rPr>
          <w:noProof/>
          <w:color w:val="auto"/>
          <w:sz w:val="20"/>
          <w:szCs w:val="20"/>
          <w:lang w:val="es" w:eastAsia="en-US"/>
        </w:rPr>
        <w:t xml:space="preserve"> de </w:t>
      </w:r>
      <w:r w:rsidR="00636C9C" w:rsidRPr="00576936">
        <w:rPr>
          <w:noProof/>
          <w:color w:val="auto"/>
          <w:sz w:val="20"/>
          <w:szCs w:val="20"/>
          <w:u w:val="single"/>
          <w:lang w:val="es" w:eastAsia="en-US"/>
        </w:rPr>
        <w:t>MM</w:t>
      </w:r>
      <w:r w:rsidRPr="00576936">
        <w:rPr>
          <w:noProof/>
          <w:color w:val="auto"/>
          <w:sz w:val="20"/>
          <w:szCs w:val="20"/>
          <w:lang w:val="es" w:eastAsia="en-US"/>
        </w:rPr>
        <w:t xml:space="preserve"> de </w:t>
      </w:r>
      <w:r w:rsidR="00636C9C" w:rsidRPr="00576936">
        <w:rPr>
          <w:noProof/>
          <w:color w:val="auto"/>
          <w:sz w:val="20"/>
          <w:szCs w:val="20"/>
          <w:u w:val="single"/>
          <w:lang w:val="es" w:eastAsia="en-US"/>
        </w:rPr>
        <w:t>AA</w:t>
      </w:r>
      <w:r w:rsidRPr="00576936">
        <w:rPr>
          <w:noProof/>
          <w:color w:val="auto"/>
          <w:sz w:val="20"/>
          <w:szCs w:val="20"/>
          <w:lang w:val="es" w:eastAsia="en-US"/>
        </w:rPr>
        <w:t xml:space="preserve">, por valor de </w:t>
      </w:r>
      <w:r w:rsidR="00636C9C" w:rsidRPr="00576936">
        <w:rPr>
          <w:noProof/>
          <w:color w:val="auto"/>
          <w:sz w:val="20"/>
          <w:szCs w:val="20"/>
          <w:u w:val="single"/>
          <w:lang w:val="es" w:eastAsia="en-US"/>
        </w:rPr>
        <w:t>EN LETRAS</w:t>
      </w:r>
      <w:r w:rsidRPr="00576936">
        <w:rPr>
          <w:noProof/>
          <w:color w:val="auto"/>
          <w:sz w:val="20"/>
          <w:szCs w:val="20"/>
          <w:lang w:val="es" w:eastAsia="en-US"/>
        </w:rPr>
        <w:t xml:space="preserve"> PESOS M/CTE ($</w:t>
      </w:r>
      <w:r w:rsidR="00636C9C" w:rsidRPr="00576936">
        <w:rPr>
          <w:noProof/>
          <w:color w:val="auto"/>
          <w:sz w:val="20"/>
          <w:szCs w:val="20"/>
          <w:lang w:val="es" w:eastAsia="en-US"/>
        </w:rPr>
        <w:t>___________</w:t>
      </w:r>
      <w:r w:rsidRPr="00576936">
        <w:rPr>
          <w:noProof/>
          <w:color w:val="auto"/>
          <w:sz w:val="20"/>
          <w:szCs w:val="20"/>
          <w:lang w:val="es" w:eastAsia="en-US"/>
        </w:rPr>
        <w:t xml:space="preserve">), de conformidad con lo establecido en el </w:t>
      </w:r>
      <w:r w:rsidR="00636C9C" w:rsidRPr="00576936">
        <w:rPr>
          <w:noProof/>
          <w:color w:val="auto"/>
          <w:sz w:val="20"/>
          <w:szCs w:val="20"/>
          <w:lang w:val="es" w:eastAsia="en-US"/>
        </w:rPr>
        <w:t>Estudio Previo</w:t>
      </w:r>
      <w:r w:rsidRPr="00576936">
        <w:rPr>
          <w:noProof/>
          <w:color w:val="auto"/>
          <w:sz w:val="20"/>
          <w:szCs w:val="20"/>
          <w:lang w:val="es" w:eastAsia="en-US"/>
        </w:rPr>
        <w:t>,</w:t>
      </w:r>
      <w:r w:rsidR="00636C9C" w:rsidRPr="00576936">
        <w:rPr>
          <w:noProof/>
          <w:color w:val="auto"/>
          <w:sz w:val="20"/>
          <w:szCs w:val="20"/>
          <w:lang w:val="es" w:eastAsia="en-US"/>
        </w:rPr>
        <w:t xml:space="preserve"> en el ítem de</w:t>
      </w:r>
      <w:r w:rsidRPr="00576936">
        <w:rPr>
          <w:noProof/>
          <w:color w:val="auto"/>
          <w:sz w:val="20"/>
          <w:szCs w:val="20"/>
          <w:lang w:val="es" w:eastAsia="en-US"/>
        </w:rPr>
        <w:t xml:space="preserve"> FORMA DE PAGO, PARÁGRAFO TERCERO del Contrato No. 20</w:t>
      </w:r>
      <w:r w:rsidR="00636C9C" w:rsidRPr="00576936">
        <w:rPr>
          <w:noProof/>
          <w:color w:val="auto"/>
          <w:sz w:val="20"/>
          <w:szCs w:val="20"/>
          <w:lang w:val="es" w:eastAsia="en-US"/>
        </w:rPr>
        <w:t>___</w:t>
      </w:r>
      <w:r w:rsidRPr="00576936">
        <w:rPr>
          <w:noProof/>
          <w:color w:val="auto"/>
          <w:sz w:val="20"/>
          <w:szCs w:val="20"/>
          <w:lang w:val="es" w:eastAsia="en-US"/>
        </w:rPr>
        <w:t>-</w:t>
      </w:r>
      <w:r w:rsidR="00636C9C" w:rsidRPr="00576936">
        <w:rPr>
          <w:noProof/>
          <w:color w:val="auto"/>
          <w:sz w:val="20"/>
          <w:szCs w:val="20"/>
          <w:lang w:val="es" w:eastAsia="en-US"/>
        </w:rPr>
        <w:t>____</w:t>
      </w:r>
      <w:r w:rsidRPr="00576936">
        <w:rPr>
          <w:noProof/>
          <w:color w:val="auto"/>
          <w:sz w:val="20"/>
          <w:szCs w:val="20"/>
          <w:lang w:val="es" w:eastAsia="en-US"/>
        </w:rPr>
        <w:t>,</w:t>
      </w:r>
      <w:r w:rsidR="00B0759A" w:rsidRPr="00576936">
        <w:rPr>
          <w:noProof/>
          <w:color w:val="auto"/>
          <w:sz w:val="20"/>
          <w:szCs w:val="20"/>
          <w:lang w:val="es" w:eastAsia="en-US"/>
        </w:rPr>
        <w:t xml:space="preserve"> </w:t>
      </w:r>
      <w:r w:rsidRPr="00576936">
        <w:rPr>
          <w:noProof/>
          <w:color w:val="auto"/>
          <w:sz w:val="20"/>
          <w:szCs w:val="20"/>
          <w:lang w:val="es" w:eastAsia="en-US"/>
        </w:rPr>
        <w:t>teniendo en cuenta los compromisos que el contratista debe mantener hasta la finalización del contrato y la forma c</w:t>
      </w:r>
      <w:r w:rsidR="009E1446" w:rsidRPr="00576936">
        <w:rPr>
          <w:noProof/>
          <w:color w:val="auto"/>
          <w:sz w:val="20"/>
          <w:szCs w:val="20"/>
          <w:lang w:val="es" w:eastAsia="en-US"/>
        </w:rPr>
        <w:t>o</w:t>
      </w:r>
      <w:r w:rsidRPr="00576936">
        <w:rPr>
          <w:noProof/>
          <w:color w:val="auto"/>
          <w:sz w:val="20"/>
          <w:szCs w:val="20"/>
          <w:lang w:val="es" w:eastAsia="en-US"/>
        </w:rPr>
        <w:t>mo debe honrarlos.</w:t>
      </w:r>
      <w:r w:rsidR="00557E44" w:rsidRPr="00576936">
        <w:rPr>
          <w:noProof/>
          <w:color w:val="auto"/>
          <w:sz w:val="20"/>
          <w:szCs w:val="20"/>
          <w:lang w:val="es" w:eastAsia="en-US"/>
        </w:rPr>
        <w:t xml:space="preserve"> </w:t>
      </w:r>
    </w:p>
    <w:p w14:paraId="178C17A3" w14:textId="51CFE12B" w:rsidR="00B0759A" w:rsidRPr="00576936" w:rsidRDefault="00B0759A" w:rsidP="00B0297C">
      <w:pPr>
        <w:pStyle w:val="Default"/>
        <w:jc w:val="both"/>
        <w:rPr>
          <w:noProof/>
          <w:color w:val="auto"/>
          <w:sz w:val="20"/>
          <w:szCs w:val="20"/>
          <w:lang w:val="es" w:eastAsia="en-US"/>
        </w:rPr>
      </w:pPr>
    </w:p>
    <w:p w14:paraId="42D8DCBE" w14:textId="3F3789D7" w:rsidR="00B0759A" w:rsidRPr="00576936" w:rsidRDefault="00B0759A" w:rsidP="00B0297C">
      <w:pPr>
        <w:pStyle w:val="Default"/>
        <w:jc w:val="both"/>
        <w:rPr>
          <w:noProof/>
          <w:color w:val="auto"/>
          <w:sz w:val="20"/>
          <w:szCs w:val="20"/>
          <w:lang w:val="es" w:eastAsia="en-US"/>
        </w:rPr>
      </w:pPr>
      <w:r w:rsidRPr="00576936">
        <w:rPr>
          <w:noProof/>
          <w:color w:val="auto"/>
          <w:sz w:val="20"/>
          <w:szCs w:val="20"/>
          <w:lang w:val="es" w:eastAsia="en-US"/>
        </w:rPr>
        <w:t xml:space="preserve">El trámite de esta última cuenta de cobro corresponde a Cierre fiscal SI </w:t>
      </w:r>
      <w:sdt>
        <w:sdtPr>
          <w:rPr>
            <w:noProof/>
            <w:color w:val="auto"/>
            <w:sz w:val="20"/>
            <w:szCs w:val="20"/>
            <w:lang w:val="es" w:eastAsia="en-US"/>
          </w:rPr>
          <w:id w:val="1397087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6936" w:rsidRPr="00576936">
            <w:rPr>
              <w:rFonts w:ascii="Segoe UI Symbol" w:eastAsia="MS Gothic" w:hAnsi="Segoe UI Symbol" w:cs="Segoe UI Symbol"/>
              <w:noProof/>
              <w:color w:val="auto"/>
              <w:sz w:val="20"/>
              <w:szCs w:val="20"/>
              <w:lang w:val="es" w:eastAsia="en-US"/>
            </w:rPr>
            <w:t>☐</w:t>
          </w:r>
        </w:sdtContent>
      </w:sdt>
      <w:r w:rsidRPr="00576936">
        <w:rPr>
          <w:noProof/>
          <w:color w:val="auto"/>
          <w:sz w:val="20"/>
          <w:szCs w:val="20"/>
          <w:lang w:val="es" w:eastAsia="en-US"/>
        </w:rPr>
        <w:t xml:space="preserve"> </w:t>
      </w:r>
      <w:r w:rsidR="00576936" w:rsidRPr="00576936">
        <w:rPr>
          <w:noProof/>
          <w:color w:val="auto"/>
          <w:sz w:val="20"/>
          <w:szCs w:val="20"/>
          <w:lang w:val="es" w:eastAsia="en-US"/>
        </w:rPr>
        <w:t xml:space="preserve"> </w:t>
      </w:r>
      <w:r w:rsidRPr="00576936">
        <w:rPr>
          <w:noProof/>
          <w:color w:val="auto"/>
          <w:sz w:val="20"/>
          <w:szCs w:val="20"/>
          <w:lang w:val="es" w:eastAsia="en-US"/>
        </w:rPr>
        <w:t>N</w:t>
      </w:r>
      <w:r w:rsidR="00576936" w:rsidRPr="00576936">
        <w:rPr>
          <w:noProof/>
          <w:color w:val="auto"/>
          <w:sz w:val="20"/>
          <w:szCs w:val="20"/>
          <w:lang w:val="es" w:eastAsia="en-US"/>
        </w:rPr>
        <w:t>O</w:t>
      </w:r>
      <w:r w:rsidR="00771C0F" w:rsidRPr="00576936">
        <w:rPr>
          <w:noProof/>
          <w:color w:val="auto"/>
          <w:sz w:val="20"/>
          <w:szCs w:val="20"/>
          <w:lang w:val="es" w:eastAsia="en-US"/>
        </w:rPr>
        <w:t xml:space="preserve"> </w:t>
      </w:r>
      <w:sdt>
        <w:sdtPr>
          <w:rPr>
            <w:noProof/>
            <w:color w:val="auto"/>
            <w:sz w:val="20"/>
            <w:szCs w:val="20"/>
            <w:lang w:val="es" w:eastAsia="en-US"/>
          </w:rPr>
          <w:id w:val="-56712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6936" w:rsidRPr="00576936">
            <w:rPr>
              <w:rFonts w:ascii="Segoe UI Symbol" w:eastAsia="MS Gothic" w:hAnsi="Segoe UI Symbol" w:cs="Segoe UI Symbol"/>
              <w:noProof/>
              <w:color w:val="auto"/>
              <w:sz w:val="20"/>
              <w:szCs w:val="20"/>
              <w:lang w:val="es" w:eastAsia="en-US"/>
            </w:rPr>
            <w:t>☐</w:t>
          </w:r>
        </w:sdtContent>
      </w:sdt>
      <w:r w:rsidR="00771C0F" w:rsidRPr="00576936">
        <w:rPr>
          <w:noProof/>
          <w:color w:val="auto"/>
          <w:sz w:val="20"/>
          <w:szCs w:val="20"/>
          <w:lang w:val="es" w:eastAsia="en-US"/>
        </w:rPr>
        <w:t xml:space="preserve">  del año 20___.   </w:t>
      </w:r>
    </w:p>
    <w:p w14:paraId="7DE6F9C4" w14:textId="77777777" w:rsidR="00436CE6" w:rsidRPr="002104E0" w:rsidRDefault="00436CE6" w:rsidP="00B0297C">
      <w:pPr>
        <w:pStyle w:val="Default"/>
        <w:jc w:val="both"/>
        <w:rPr>
          <w:rFonts w:ascii="Arial Nova Light" w:hAnsi="Arial Nova Light" w:cs="Times New Roman"/>
          <w:noProof/>
          <w:color w:val="000000" w:themeColor="text1"/>
          <w:sz w:val="20"/>
          <w:szCs w:val="20"/>
          <w:lang w:val="es" w:eastAsia="en-US"/>
        </w:rPr>
      </w:pPr>
    </w:p>
    <w:p w14:paraId="2E7D4E3B" w14:textId="49067C6F" w:rsidR="00B0297C" w:rsidRPr="002104E0" w:rsidRDefault="00B0297C" w:rsidP="008F1566">
      <w:pPr>
        <w:jc w:val="both"/>
        <w:rPr>
          <w:rFonts w:cs="Arial"/>
          <w:b/>
          <w:lang w:val="es"/>
        </w:rPr>
      </w:pPr>
    </w:p>
    <w:p w14:paraId="18E080F9" w14:textId="3D77CA21" w:rsidR="00024572" w:rsidRDefault="00024572" w:rsidP="008F1566">
      <w:pPr>
        <w:jc w:val="both"/>
        <w:rPr>
          <w:rFonts w:cs="Arial"/>
          <w:b/>
          <w:lang w:val="es"/>
        </w:rPr>
      </w:pPr>
      <w:r w:rsidRPr="002104E0">
        <w:rPr>
          <w:rFonts w:cs="Arial"/>
          <w:b/>
          <w:lang w:val="es"/>
        </w:rPr>
        <w:t>OBSERVACIONES (Cuando aplique)</w:t>
      </w:r>
    </w:p>
    <w:p w14:paraId="37922D27" w14:textId="3627B906" w:rsidR="00024572" w:rsidRDefault="00024572" w:rsidP="008F1566">
      <w:pPr>
        <w:jc w:val="both"/>
        <w:rPr>
          <w:rFonts w:cs="Arial"/>
          <w:b/>
          <w:lang w:val="e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9394"/>
      </w:tblGrid>
      <w:tr w:rsidR="00024572" w14:paraId="3C178A65" w14:textId="77777777" w:rsidTr="00E018F4">
        <w:tc>
          <w:tcPr>
            <w:tcW w:w="5000" w:type="pct"/>
          </w:tcPr>
          <w:p w14:paraId="3A837997" w14:textId="77777777" w:rsidR="00024572" w:rsidRDefault="00024572" w:rsidP="008F1566">
            <w:pPr>
              <w:jc w:val="both"/>
              <w:rPr>
                <w:rFonts w:cs="Arial"/>
                <w:b/>
                <w:lang w:val="es"/>
              </w:rPr>
            </w:pPr>
          </w:p>
          <w:p w14:paraId="12F237BD" w14:textId="3EB7264B" w:rsidR="00024572" w:rsidRDefault="00B6201D" w:rsidP="008F1566">
            <w:pPr>
              <w:jc w:val="both"/>
              <w:rPr>
                <w:rFonts w:cs="Arial"/>
                <w:b/>
                <w:lang w:val="es"/>
              </w:rPr>
            </w:pPr>
            <w:r>
              <w:rPr>
                <w:rFonts w:cs="Arial"/>
                <w:b/>
                <w:lang w:val="es"/>
              </w:rPr>
              <w:t>N/A</w:t>
            </w:r>
          </w:p>
          <w:p w14:paraId="52B670F0" w14:textId="6013209F" w:rsidR="00024572" w:rsidRDefault="00024572" w:rsidP="008F1566">
            <w:pPr>
              <w:jc w:val="both"/>
              <w:rPr>
                <w:rFonts w:cs="Arial"/>
                <w:b/>
                <w:lang w:val="es"/>
              </w:rPr>
            </w:pPr>
          </w:p>
        </w:tc>
      </w:tr>
    </w:tbl>
    <w:p w14:paraId="1749C318" w14:textId="77777777" w:rsidR="00024572" w:rsidRDefault="00024572" w:rsidP="008F1566">
      <w:pPr>
        <w:jc w:val="both"/>
        <w:rPr>
          <w:rFonts w:cs="Arial"/>
          <w:b/>
          <w:lang w:val="es"/>
        </w:rPr>
      </w:pPr>
    </w:p>
    <w:p w14:paraId="74AD489D" w14:textId="21242EAD" w:rsidR="00024572" w:rsidRPr="005A12EC" w:rsidRDefault="00024572" w:rsidP="008F1566">
      <w:pPr>
        <w:jc w:val="both"/>
        <w:rPr>
          <w:rFonts w:cs="Arial"/>
          <w:b/>
          <w:lang w:val="es"/>
        </w:rPr>
      </w:pPr>
    </w:p>
    <w:p w14:paraId="60B1CEEF" w14:textId="77777777" w:rsidR="008F1566" w:rsidRPr="005A12EC" w:rsidRDefault="008F1566" w:rsidP="008F1566">
      <w:pPr>
        <w:rPr>
          <w:rFonts w:cs="Arial"/>
          <w:b/>
          <w:sz w:val="16"/>
          <w:szCs w:val="16"/>
        </w:rPr>
      </w:pPr>
    </w:p>
    <w:p w14:paraId="205C82EA" w14:textId="6A931353" w:rsidR="008F1566" w:rsidRPr="005A12EC" w:rsidRDefault="008F1566" w:rsidP="008F1566">
      <w:pPr>
        <w:pStyle w:val="Default"/>
        <w:jc w:val="both"/>
        <w:rPr>
          <w:b/>
          <w:noProof/>
          <w:color w:val="auto"/>
          <w:sz w:val="20"/>
          <w:szCs w:val="20"/>
          <w:lang w:val="es" w:eastAsia="en-US"/>
        </w:rPr>
      </w:pPr>
      <w:r w:rsidRPr="005A12EC">
        <w:rPr>
          <w:noProof/>
          <w:color w:val="auto"/>
          <w:sz w:val="20"/>
          <w:szCs w:val="20"/>
          <w:lang w:val="es" w:eastAsia="en-US"/>
        </w:rPr>
        <w:t>En virtud de lo anterior se aprueba realizar trámite de pago para  la cuenta de cobro</w:t>
      </w:r>
      <w:r w:rsidR="00636C9C">
        <w:rPr>
          <w:noProof/>
          <w:color w:val="auto"/>
          <w:sz w:val="20"/>
          <w:szCs w:val="20"/>
          <w:lang w:val="es" w:eastAsia="en-US"/>
        </w:rPr>
        <w:t xml:space="preserve"> </w:t>
      </w:r>
      <w:r w:rsidR="00636C9C" w:rsidRPr="002104E0">
        <w:rPr>
          <w:noProof/>
          <w:color w:val="auto"/>
          <w:sz w:val="20"/>
          <w:szCs w:val="20"/>
          <w:lang w:val="es" w:eastAsia="en-US"/>
        </w:rPr>
        <w:t>y/o factura</w:t>
      </w:r>
      <w:r w:rsidRPr="005A12EC">
        <w:rPr>
          <w:noProof/>
          <w:color w:val="auto"/>
          <w:sz w:val="20"/>
          <w:szCs w:val="20"/>
          <w:lang w:val="es" w:eastAsia="en-US"/>
        </w:rPr>
        <w:t xml:space="preserve"> No.</w:t>
      </w:r>
      <w:r w:rsidRPr="00FA4B71">
        <w:rPr>
          <w:noProof/>
          <w:color w:val="A6A6A6" w:themeColor="background1" w:themeShade="A6"/>
          <w:sz w:val="20"/>
          <w:szCs w:val="20"/>
          <w:shd w:val="clear" w:color="auto" w:fill="D9D9D9" w:themeFill="background1" w:themeFillShade="D9"/>
          <w:lang w:val="es" w:eastAsia="en-US"/>
        </w:rPr>
        <w:t>20XX-XX</w:t>
      </w:r>
      <w:r w:rsidRPr="005A12EC">
        <w:rPr>
          <w:noProof/>
          <w:color w:val="auto"/>
          <w:sz w:val="20"/>
          <w:szCs w:val="20"/>
          <w:lang w:val="es" w:eastAsia="en-US"/>
        </w:rPr>
        <w:t xml:space="preserve"> por valor de </w:t>
      </w:r>
      <w:r w:rsidRPr="00FA4B71">
        <w:rPr>
          <w:b/>
          <w:noProof/>
          <w:color w:val="A6A6A6" w:themeColor="background1" w:themeShade="A6"/>
          <w:sz w:val="20"/>
          <w:szCs w:val="20"/>
          <w:shd w:val="clear" w:color="auto" w:fill="D9D9D9" w:themeFill="background1" w:themeFillShade="D9"/>
          <w:lang w:val="es" w:eastAsia="en-US"/>
        </w:rPr>
        <w:t>XXX M/CTE ($XXX).</w:t>
      </w:r>
      <w:r w:rsidR="002C549C">
        <w:rPr>
          <w:b/>
          <w:noProof/>
          <w:color w:val="A6A6A6" w:themeColor="background1" w:themeShade="A6"/>
          <w:sz w:val="20"/>
          <w:szCs w:val="20"/>
          <w:shd w:val="clear" w:color="auto" w:fill="D9D9D9" w:themeFill="background1" w:themeFillShade="D9"/>
          <w:lang w:val="es" w:eastAsia="en-US"/>
        </w:rPr>
        <w:t xml:space="preserve">     </w:t>
      </w:r>
    </w:p>
    <w:p w14:paraId="1386D046" w14:textId="77777777" w:rsidR="00FF7305" w:rsidRPr="005A12EC" w:rsidRDefault="00FF7305" w:rsidP="00FF7305">
      <w:pPr>
        <w:pStyle w:val="Default"/>
        <w:jc w:val="both"/>
        <w:rPr>
          <w:b/>
          <w:noProof/>
          <w:color w:val="auto"/>
          <w:sz w:val="20"/>
          <w:szCs w:val="20"/>
          <w:lang w:val="es" w:eastAsia="en-US"/>
        </w:rPr>
      </w:pPr>
    </w:p>
    <w:p w14:paraId="01DFECA6" w14:textId="77777777" w:rsidR="00597BBC" w:rsidRDefault="00597BBC" w:rsidP="00FF7305">
      <w:pPr>
        <w:jc w:val="both"/>
        <w:rPr>
          <w:rFonts w:cs="Arial"/>
          <w:lang w:val="es"/>
        </w:rPr>
      </w:pPr>
    </w:p>
    <w:p w14:paraId="59F3A88C" w14:textId="77777777" w:rsidR="00597BBC" w:rsidRPr="005A12EC" w:rsidRDefault="00597BBC" w:rsidP="77D8E8A6">
      <w:pPr>
        <w:jc w:val="both"/>
        <w:rPr>
          <w:rFonts w:cs="Arial"/>
          <w:lang w:val="es-ES"/>
        </w:rPr>
      </w:pPr>
      <w:r w:rsidRPr="77D8E8A6">
        <w:rPr>
          <w:rFonts w:cs="Arial"/>
          <w:lang w:val="es-ES"/>
        </w:rPr>
        <w:t>En constancia se firma en Bogotá D.C. a los XX días del mes de XX de 20XX.</w:t>
      </w:r>
    </w:p>
    <w:p w14:paraId="7395F1D3" w14:textId="77777777" w:rsidR="00597BBC" w:rsidRDefault="00597BBC" w:rsidP="00597BBC">
      <w:pPr>
        <w:jc w:val="both"/>
        <w:rPr>
          <w:rFonts w:cs="Arial"/>
          <w:lang w:val="es"/>
        </w:rPr>
      </w:pPr>
    </w:p>
    <w:p w14:paraId="5A6B2C3A" w14:textId="77777777" w:rsidR="00597BBC" w:rsidRDefault="00597BBC" w:rsidP="00597BBC">
      <w:pPr>
        <w:jc w:val="both"/>
        <w:rPr>
          <w:rFonts w:cs="Arial"/>
          <w:lang w:val="e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97"/>
        <w:gridCol w:w="4697"/>
      </w:tblGrid>
      <w:tr w:rsidR="00DB21D7" w14:paraId="079E85AF" w14:textId="77777777" w:rsidTr="00DA04D0">
        <w:tc>
          <w:tcPr>
            <w:tcW w:w="2500" w:type="pct"/>
          </w:tcPr>
          <w:p w14:paraId="4CAA6208" w14:textId="77777777" w:rsidR="00DB21D7" w:rsidRPr="00DB21D7" w:rsidRDefault="00DB21D7" w:rsidP="00DB21D7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DB21D7">
              <w:rPr>
                <w:rFonts w:cs="Arial"/>
                <w:b/>
                <w:sz w:val="18"/>
                <w:szCs w:val="18"/>
              </w:rPr>
              <w:t xml:space="preserve">Presentó: </w:t>
            </w:r>
          </w:p>
          <w:p w14:paraId="04F86267" w14:textId="77777777" w:rsidR="00DB21D7" w:rsidRPr="00DB21D7" w:rsidRDefault="00DB21D7" w:rsidP="00597BBC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00" w:type="pct"/>
          </w:tcPr>
          <w:p w14:paraId="47E3C237" w14:textId="7315D7B6" w:rsidR="00DB21D7" w:rsidRPr="00DB21D7" w:rsidRDefault="00DB21D7" w:rsidP="00DB21D7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DB21D7">
              <w:rPr>
                <w:rFonts w:cs="Arial"/>
                <w:b/>
                <w:lang w:val="es"/>
              </w:rPr>
              <w:t xml:space="preserve">Aprobó: </w:t>
            </w:r>
          </w:p>
        </w:tc>
      </w:tr>
      <w:tr w:rsidR="00DB21D7" w14:paraId="4FFD63DA" w14:textId="77777777" w:rsidTr="00DA04D0">
        <w:tc>
          <w:tcPr>
            <w:tcW w:w="2500" w:type="pct"/>
          </w:tcPr>
          <w:p w14:paraId="156AAE98" w14:textId="77777777" w:rsidR="00DB21D7" w:rsidRDefault="00DB21D7" w:rsidP="00DB21D7">
            <w:pPr>
              <w:rPr>
                <w:rFonts w:cs="Arial"/>
                <w:b/>
                <w:sz w:val="18"/>
                <w:szCs w:val="18"/>
              </w:rPr>
            </w:pPr>
          </w:p>
          <w:p w14:paraId="2156A337" w14:textId="77777777" w:rsidR="00DB21D7" w:rsidRDefault="00DB21D7" w:rsidP="00DB21D7">
            <w:pPr>
              <w:rPr>
                <w:rFonts w:cs="Arial"/>
                <w:b/>
                <w:sz w:val="18"/>
                <w:szCs w:val="18"/>
              </w:rPr>
            </w:pPr>
          </w:p>
          <w:p w14:paraId="11E1B166" w14:textId="77777777" w:rsidR="00DB21D7" w:rsidRDefault="00DB21D7" w:rsidP="00DB21D7">
            <w:pPr>
              <w:rPr>
                <w:rFonts w:cs="Arial"/>
                <w:b/>
                <w:sz w:val="18"/>
                <w:szCs w:val="18"/>
              </w:rPr>
            </w:pPr>
          </w:p>
          <w:p w14:paraId="5432FC79" w14:textId="77777777" w:rsidR="00DB21D7" w:rsidRDefault="00DB21D7" w:rsidP="00DB21D7">
            <w:pPr>
              <w:rPr>
                <w:rFonts w:cs="Arial"/>
                <w:b/>
                <w:sz w:val="18"/>
                <w:szCs w:val="18"/>
              </w:rPr>
            </w:pPr>
          </w:p>
          <w:p w14:paraId="5C3F4613" w14:textId="77777777" w:rsidR="00DB21D7" w:rsidRDefault="00DB21D7" w:rsidP="00DB21D7">
            <w:pPr>
              <w:rPr>
                <w:rFonts w:cs="Arial"/>
                <w:b/>
                <w:sz w:val="18"/>
                <w:szCs w:val="18"/>
              </w:rPr>
            </w:pPr>
          </w:p>
          <w:p w14:paraId="21D5F402" w14:textId="77777777" w:rsidR="00DB21D7" w:rsidRDefault="00DB21D7" w:rsidP="00DB21D7">
            <w:pPr>
              <w:rPr>
                <w:rFonts w:cs="Arial"/>
                <w:b/>
                <w:sz w:val="18"/>
                <w:szCs w:val="18"/>
              </w:rPr>
            </w:pPr>
          </w:p>
          <w:p w14:paraId="674930CF" w14:textId="5F095B8B" w:rsidR="00DB21D7" w:rsidRPr="005A12EC" w:rsidRDefault="00DB21D7" w:rsidP="00DB21D7">
            <w:pPr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 xml:space="preserve">FIRMA </w:t>
            </w:r>
          </w:p>
          <w:p w14:paraId="1DBF8962" w14:textId="634185CC" w:rsidR="008F1C36" w:rsidRPr="00CA07A2" w:rsidRDefault="008F1C36" w:rsidP="008F1C36">
            <w:pPr>
              <w:rPr>
                <w:rFonts w:cs="Arial"/>
                <w:bCs/>
                <w:sz w:val="18"/>
                <w:szCs w:val="18"/>
                <w:lang w:val="pt-PT"/>
              </w:rPr>
            </w:pPr>
            <w:r w:rsidRPr="00CA07A2">
              <w:rPr>
                <w:rFonts w:cs="Arial"/>
                <w:bCs/>
                <w:sz w:val="18"/>
                <w:szCs w:val="18"/>
                <w:lang w:val="pt-PT"/>
              </w:rPr>
              <w:t xml:space="preserve">No. CC </w:t>
            </w:r>
          </w:p>
          <w:p w14:paraId="58063B98" w14:textId="77777777" w:rsidR="008F1C36" w:rsidRDefault="008F1C36" w:rsidP="008F1C36">
            <w:pPr>
              <w:rPr>
                <w:rFonts w:cs="Arial"/>
                <w:bCs/>
                <w:sz w:val="18"/>
                <w:szCs w:val="18"/>
                <w:lang w:val="pt-PT"/>
              </w:rPr>
            </w:pPr>
            <w:r w:rsidRPr="00CA07A2">
              <w:rPr>
                <w:rFonts w:cs="Arial"/>
                <w:bCs/>
                <w:sz w:val="18"/>
                <w:szCs w:val="18"/>
                <w:lang w:val="pt-PT"/>
              </w:rPr>
              <w:t>Gobernador de Cundinamarca</w:t>
            </w:r>
          </w:p>
          <w:p w14:paraId="02292741" w14:textId="77777777" w:rsidR="008F1C36" w:rsidRDefault="008F1C36" w:rsidP="008F1C36">
            <w:pPr>
              <w:rPr>
                <w:rFonts w:cs="Arial"/>
                <w:bCs/>
                <w:sz w:val="18"/>
                <w:szCs w:val="18"/>
                <w:lang w:val="pt-PT"/>
              </w:rPr>
            </w:pPr>
            <w:r w:rsidRPr="00CA07A2">
              <w:rPr>
                <w:rFonts w:cs="Arial"/>
                <w:bCs/>
                <w:sz w:val="18"/>
                <w:szCs w:val="18"/>
                <w:lang w:val="pt-PT"/>
              </w:rPr>
              <w:t>Aliado</w:t>
            </w:r>
          </w:p>
          <w:p w14:paraId="7FD38921" w14:textId="77777777" w:rsidR="008F1C36" w:rsidRPr="000F3D1B" w:rsidRDefault="008F1C36" w:rsidP="008F1C36">
            <w:pPr>
              <w:rPr>
                <w:rFonts w:cs="Arial"/>
                <w:bCs/>
                <w:sz w:val="18"/>
                <w:szCs w:val="18"/>
                <w:lang w:val="pt-PT"/>
              </w:rPr>
            </w:pPr>
            <w:r w:rsidRPr="000F3D1B">
              <w:rPr>
                <w:rFonts w:cs="Arial"/>
                <w:bCs/>
                <w:sz w:val="18"/>
                <w:szCs w:val="18"/>
                <w:lang w:val="pt-PT"/>
              </w:rPr>
              <w:t>DEPARTAMENTO DE CUNDINAMARCA</w:t>
            </w:r>
          </w:p>
          <w:p w14:paraId="7140B0BF" w14:textId="5FA86111" w:rsidR="008F1C36" w:rsidRDefault="008F1C36" w:rsidP="008F1C36">
            <w:pPr>
              <w:rPr>
                <w:rFonts w:cs="Arial"/>
                <w:bCs/>
                <w:sz w:val="18"/>
                <w:szCs w:val="18"/>
                <w:lang w:val="pt-PT"/>
              </w:rPr>
            </w:pPr>
            <w:r>
              <w:rPr>
                <w:rFonts w:cs="Arial"/>
                <w:bCs/>
                <w:sz w:val="18"/>
                <w:szCs w:val="18"/>
                <w:lang w:val="pt-PT"/>
              </w:rPr>
              <w:t>NIT</w:t>
            </w:r>
          </w:p>
          <w:p w14:paraId="59C98699" w14:textId="77777777" w:rsidR="008F1C36" w:rsidRDefault="008F1C36" w:rsidP="008F1C36">
            <w:pPr>
              <w:rPr>
                <w:rFonts w:cs="Arial"/>
                <w:bCs/>
                <w:sz w:val="18"/>
                <w:szCs w:val="18"/>
                <w:lang w:val="pt-PT"/>
              </w:rPr>
            </w:pPr>
          </w:p>
          <w:p w14:paraId="74FB4493" w14:textId="77777777" w:rsidR="00DF2E1C" w:rsidRDefault="00DF2E1C" w:rsidP="00DB21D7">
            <w:pPr>
              <w:rPr>
                <w:rFonts w:cs="Arial"/>
                <w:b/>
                <w:sz w:val="18"/>
                <w:szCs w:val="18"/>
              </w:rPr>
            </w:pPr>
          </w:p>
          <w:p w14:paraId="34FE6AD0" w14:textId="1D0890E3" w:rsidR="008920D5" w:rsidRPr="005A12EC" w:rsidRDefault="008920D5" w:rsidP="008920D5">
            <w:pPr>
              <w:rPr>
                <w:rFonts w:cs="Arial"/>
                <w:b/>
                <w:sz w:val="18"/>
                <w:szCs w:val="18"/>
              </w:rPr>
            </w:pPr>
            <w:r w:rsidRPr="005A12EC">
              <w:rPr>
                <w:rFonts w:cs="Arial"/>
                <w:b/>
                <w:sz w:val="18"/>
                <w:szCs w:val="18"/>
              </w:rPr>
              <w:t>FIRMA</w:t>
            </w:r>
          </w:p>
          <w:p w14:paraId="618F2334" w14:textId="6FE4E8D5" w:rsidR="008920D5" w:rsidRPr="00E63DDA" w:rsidRDefault="008920D5" w:rsidP="008920D5">
            <w:pPr>
              <w:rPr>
                <w:rFonts w:cs="Arial"/>
                <w:bCs/>
                <w:sz w:val="18"/>
                <w:szCs w:val="18"/>
                <w:lang w:val="pt-PT"/>
              </w:rPr>
            </w:pPr>
            <w:r w:rsidRPr="000F3D1B">
              <w:rPr>
                <w:rFonts w:cs="Arial"/>
                <w:bCs/>
                <w:sz w:val="18"/>
                <w:szCs w:val="18"/>
                <w:lang w:val="pt-PT"/>
              </w:rPr>
              <w:t>N</w:t>
            </w:r>
            <w:r w:rsidRPr="00E63DDA">
              <w:rPr>
                <w:rFonts w:cs="Arial"/>
                <w:bCs/>
                <w:sz w:val="18"/>
                <w:szCs w:val="18"/>
                <w:lang w:val="pt-PT"/>
              </w:rPr>
              <w:t xml:space="preserve">o. CC </w:t>
            </w:r>
          </w:p>
          <w:p w14:paraId="4B46774E" w14:textId="1FE53D27" w:rsidR="008920D5" w:rsidRDefault="008920D5" w:rsidP="008920D5">
            <w:pPr>
              <w:rPr>
                <w:rFonts w:cs="Arial"/>
                <w:bCs/>
                <w:sz w:val="18"/>
                <w:szCs w:val="18"/>
                <w:lang w:val="pt-PT"/>
              </w:rPr>
            </w:pPr>
            <w:r>
              <w:rPr>
                <w:rFonts w:cs="Arial"/>
                <w:bCs/>
                <w:sz w:val="18"/>
                <w:szCs w:val="18"/>
                <w:lang w:val="pt-PT"/>
              </w:rPr>
              <w:t xml:space="preserve">Alcalde Municipio de </w:t>
            </w:r>
            <w:r w:rsidR="00E66EAC">
              <w:rPr>
                <w:rFonts w:cs="Arial"/>
                <w:bCs/>
                <w:sz w:val="18"/>
                <w:szCs w:val="18"/>
                <w:lang w:val="pt-PT"/>
              </w:rPr>
              <w:t>Quipile</w:t>
            </w:r>
          </w:p>
          <w:p w14:paraId="695BB703" w14:textId="77777777" w:rsidR="008920D5" w:rsidRDefault="008920D5" w:rsidP="008920D5">
            <w:pPr>
              <w:rPr>
                <w:rFonts w:cs="Arial"/>
                <w:bCs/>
                <w:sz w:val="18"/>
                <w:szCs w:val="18"/>
                <w:lang w:val="pt-PT"/>
              </w:rPr>
            </w:pPr>
            <w:r>
              <w:rPr>
                <w:rFonts w:cs="Arial"/>
                <w:bCs/>
                <w:sz w:val="18"/>
                <w:szCs w:val="18"/>
                <w:lang w:val="pt-PT"/>
              </w:rPr>
              <w:t>Aliado</w:t>
            </w:r>
          </w:p>
          <w:p w14:paraId="7E88D975" w14:textId="14FC1664" w:rsidR="008920D5" w:rsidRPr="000F3D1B" w:rsidRDefault="008920D5" w:rsidP="008920D5">
            <w:pPr>
              <w:rPr>
                <w:rFonts w:cs="Arial"/>
                <w:bCs/>
                <w:sz w:val="18"/>
                <w:szCs w:val="18"/>
                <w:lang w:val="pt-PT"/>
              </w:rPr>
            </w:pPr>
            <w:r w:rsidRPr="000F3D1B">
              <w:rPr>
                <w:rFonts w:cs="Arial"/>
                <w:bCs/>
                <w:sz w:val="18"/>
                <w:szCs w:val="18"/>
                <w:lang w:val="pt-PT"/>
              </w:rPr>
              <w:t xml:space="preserve">MUNICIPIO DE </w:t>
            </w:r>
            <w:r w:rsidR="001A77C9">
              <w:rPr>
                <w:rFonts w:cs="Arial"/>
                <w:bCs/>
                <w:sz w:val="18"/>
                <w:szCs w:val="18"/>
                <w:lang w:val="pt-PT"/>
              </w:rPr>
              <w:t>QUIPILE</w:t>
            </w:r>
          </w:p>
          <w:p w14:paraId="3F8C64AE" w14:textId="03D2135C" w:rsidR="00DF2E1C" w:rsidRDefault="008B7E8F" w:rsidP="008920D5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NIT.</w:t>
            </w:r>
          </w:p>
          <w:p w14:paraId="66B17E6B" w14:textId="77777777" w:rsidR="00DF2E1C" w:rsidRDefault="00DF2E1C" w:rsidP="00DB21D7">
            <w:pPr>
              <w:rPr>
                <w:rFonts w:cs="Arial"/>
                <w:b/>
                <w:sz w:val="18"/>
                <w:szCs w:val="18"/>
              </w:rPr>
            </w:pPr>
          </w:p>
          <w:p w14:paraId="677B4BE9" w14:textId="27FEBFEE" w:rsidR="00DF2E1C" w:rsidRPr="00DB21D7" w:rsidRDefault="00DF2E1C" w:rsidP="00DB21D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00" w:type="pct"/>
          </w:tcPr>
          <w:p w14:paraId="4C759947" w14:textId="77777777" w:rsidR="00DB21D7" w:rsidRDefault="00DB21D7" w:rsidP="00DB21D7">
            <w:pPr>
              <w:rPr>
                <w:rFonts w:cs="Arial"/>
                <w:b/>
                <w:sz w:val="18"/>
                <w:szCs w:val="18"/>
              </w:rPr>
            </w:pPr>
          </w:p>
          <w:p w14:paraId="12AF2F26" w14:textId="77777777" w:rsidR="00DB21D7" w:rsidRDefault="00DB21D7" w:rsidP="00DB21D7">
            <w:pPr>
              <w:rPr>
                <w:rFonts w:cs="Arial"/>
                <w:b/>
                <w:sz w:val="18"/>
                <w:szCs w:val="18"/>
              </w:rPr>
            </w:pPr>
          </w:p>
          <w:p w14:paraId="3E50D056" w14:textId="77777777" w:rsidR="00DB21D7" w:rsidRDefault="00DB21D7" w:rsidP="00DB21D7">
            <w:pPr>
              <w:rPr>
                <w:rFonts w:cs="Arial"/>
                <w:b/>
                <w:sz w:val="18"/>
                <w:szCs w:val="18"/>
              </w:rPr>
            </w:pPr>
          </w:p>
          <w:p w14:paraId="40FF5DAD" w14:textId="77777777" w:rsidR="00EB569F" w:rsidRDefault="00EB569F" w:rsidP="00DB21D7">
            <w:pPr>
              <w:rPr>
                <w:rFonts w:cs="Arial"/>
                <w:b/>
                <w:sz w:val="18"/>
                <w:szCs w:val="18"/>
              </w:rPr>
            </w:pPr>
          </w:p>
          <w:p w14:paraId="0CFC4A7C" w14:textId="77777777" w:rsidR="00DB21D7" w:rsidRDefault="00DB21D7" w:rsidP="00DB21D7">
            <w:pPr>
              <w:rPr>
                <w:rFonts w:cs="Arial"/>
                <w:b/>
                <w:sz w:val="18"/>
                <w:szCs w:val="18"/>
              </w:rPr>
            </w:pPr>
          </w:p>
          <w:p w14:paraId="45C93E22" w14:textId="77777777" w:rsidR="00DB21D7" w:rsidRDefault="00DB21D7" w:rsidP="00DB21D7">
            <w:pPr>
              <w:rPr>
                <w:rFonts w:cs="Arial"/>
                <w:b/>
                <w:sz w:val="18"/>
                <w:szCs w:val="18"/>
              </w:rPr>
            </w:pPr>
          </w:p>
          <w:p w14:paraId="65C63146" w14:textId="45C23071" w:rsidR="00DB21D7" w:rsidRDefault="00DB21D7" w:rsidP="00DB21D7">
            <w:pPr>
              <w:rPr>
                <w:rFonts w:cs="Arial"/>
                <w:b/>
                <w:sz w:val="18"/>
                <w:szCs w:val="18"/>
              </w:rPr>
            </w:pPr>
            <w:r w:rsidRPr="000E7520">
              <w:rPr>
                <w:rFonts w:cs="Arial"/>
                <w:b/>
                <w:sz w:val="18"/>
                <w:szCs w:val="18"/>
              </w:rPr>
              <w:t>FIRMA DEL SUPERVISOR</w:t>
            </w:r>
          </w:p>
          <w:p w14:paraId="612C5E62" w14:textId="77777777" w:rsidR="00C142A8" w:rsidRPr="00CA07A2" w:rsidRDefault="00C142A8" w:rsidP="00C142A8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CA07A2">
              <w:rPr>
                <w:rFonts w:cs="Arial"/>
                <w:bCs/>
                <w:sz w:val="18"/>
                <w:szCs w:val="18"/>
              </w:rPr>
              <w:t>No. CC 8.486.785</w:t>
            </w:r>
          </w:p>
          <w:p w14:paraId="7E2DB894" w14:textId="77777777" w:rsidR="00C142A8" w:rsidRDefault="00C142A8" w:rsidP="00C142A8">
            <w:pPr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Vicepresidente de Crédito y Cobranza</w:t>
            </w:r>
          </w:p>
          <w:p w14:paraId="3B0F03F2" w14:textId="77777777" w:rsidR="00C142A8" w:rsidRDefault="00C142A8" w:rsidP="00C142A8">
            <w:pPr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Supervisor</w:t>
            </w:r>
          </w:p>
          <w:p w14:paraId="4A173042" w14:textId="77777777" w:rsidR="00C142A8" w:rsidRPr="000F3D1B" w:rsidRDefault="00C142A8" w:rsidP="00C142A8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0F3D1B">
              <w:rPr>
                <w:rFonts w:cs="Arial"/>
                <w:bCs/>
                <w:sz w:val="18"/>
                <w:szCs w:val="18"/>
              </w:rPr>
              <w:t>ICETEX</w:t>
            </w:r>
          </w:p>
          <w:p w14:paraId="001C1279" w14:textId="76A3298B" w:rsidR="00DB21D7" w:rsidRDefault="00C142A8" w:rsidP="00C142A8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0F3D1B">
              <w:rPr>
                <w:rFonts w:cs="Arial"/>
                <w:bCs/>
                <w:sz w:val="18"/>
                <w:szCs w:val="18"/>
              </w:rPr>
              <w:t>NIT 899.999.035-7</w:t>
            </w:r>
          </w:p>
        </w:tc>
      </w:tr>
    </w:tbl>
    <w:p w14:paraId="5C9200ED" w14:textId="77777777" w:rsidR="00DB21D7" w:rsidRDefault="00DB21D7" w:rsidP="00597BBC">
      <w:pPr>
        <w:jc w:val="both"/>
        <w:rPr>
          <w:rFonts w:cs="Arial"/>
          <w:bCs/>
          <w:sz w:val="18"/>
          <w:szCs w:val="18"/>
        </w:rPr>
      </w:pPr>
    </w:p>
    <w:p w14:paraId="4697E597" w14:textId="77777777" w:rsidR="001E6A86" w:rsidRDefault="001E6A86" w:rsidP="003961E1">
      <w:pPr>
        <w:rPr>
          <w:rFonts w:cs="Arial"/>
          <w:b/>
          <w:szCs w:val="16"/>
        </w:rPr>
      </w:pPr>
    </w:p>
    <w:p w14:paraId="16929995" w14:textId="77777777" w:rsidR="003961E1" w:rsidRPr="00E8081E" w:rsidRDefault="003961E1" w:rsidP="003961E1">
      <w:pPr>
        <w:rPr>
          <w:color w:val="000000"/>
          <w:sz w:val="18"/>
          <w:szCs w:val="18"/>
        </w:rPr>
      </w:pPr>
      <w:r w:rsidRPr="003961E1">
        <w:rPr>
          <w:b/>
          <w:i/>
          <w:iCs/>
          <w:color w:val="000000"/>
          <w:sz w:val="18"/>
          <w:szCs w:val="18"/>
        </w:rPr>
        <w:t>DOCUMENTOS ADJUNTOS</w:t>
      </w:r>
      <w:r>
        <w:rPr>
          <w:color w:val="000000"/>
          <w:sz w:val="18"/>
          <w:szCs w:val="18"/>
        </w:rPr>
        <w:t>.</w:t>
      </w:r>
      <w:r w:rsidRPr="00E8081E">
        <w:rPr>
          <w:color w:val="000000"/>
          <w:sz w:val="18"/>
          <w:szCs w:val="18"/>
        </w:rPr>
        <w:t xml:space="preserve"> Se relacionan todos los documentos que se adjuntan al informe: </w:t>
      </w:r>
    </w:p>
    <w:p w14:paraId="111AB6C2" w14:textId="77777777" w:rsidR="003961E1" w:rsidRPr="00E8081E" w:rsidRDefault="003961E1" w:rsidP="003961E1">
      <w:pPr>
        <w:rPr>
          <w:color w:val="000000"/>
          <w:sz w:val="18"/>
          <w:szCs w:val="18"/>
        </w:rPr>
      </w:pPr>
    </w:p>
    <w:p w14:paraId="65DCCDBD" w14:textId="150C9934" w:rsidR="003961E1" w:rsidRPr="00DE62BB" w:rsidRDefault="120794FC" w:rsidP="00630C71">
      <w:pPr>
        <w:pStyle w:val="Prrafodelista"/>
        <w:numPr>
          <w:ilvl w:val="0"/>
          <w:numId w:val="2"/>
        </w:numPr>
      </w:pPr>
      <w:r w:rsidRPr="63FC5180">
        <w:t>Informe final de actividades: Corresponde al presente informe (F442).</w:t>
      </w:r>
    </w:p>
    <w:p w14:paraId="12410842" w14:textId="1BDC1E50" w:rsidR="003961E1" w:rsidRPr="00DE62BB" w:rsidRDefault="120794FC" w:rsidP="00630C71">
      <w:pPr>
        <w:pStyle w:val="Prrafodelista"/>
        <w:numPr>
          <w:ilvl w:val="0"/>
          <w:numId w:val="2"/>
        </w:numPr>
        <w:spacing w:before="240" w:after="240"/>
      </w:pPr>
      <w:r w:rsidRPr="63FC5180">
        <w:t>Productos entregables: Reposan en el expediente contractual (manual operativo, actas de comité, informes semestrales, relación de beneficiarios y desembolsos).</w:t>
      </w:r>
    </w:p>
    <w:p w14:paraId="227B394A" w14:textId="1360CA14" w:rsidR="003961E1" w:rsidRPr="00DE62BB" w:rsidRDefault="120794FC" w:rsidP="00630C71">
      <w:pPr>
        <w:pStyle w:val="Prrafodelista"/>
        <w:numPr>
          <w:ilvl w:val="0"/>
          <w:numId w:val="2"/>
        </w:numPr>
        <w:spacing w:before="240" w:after="240"/>
      </w:pPr>
      <w:r w:rsidRPr="63FC5180">
        <w:t>Formato “Acta de cierre de expediente y constancia de archivo del expediente contractual” (F443): Se adjunta</w:t>
      </w:r>
    </w:p>
    <w:p w14:paraId="6C519948" w14:textId="77777777" w:rsidR="003961E1" w:rsidRDefault="003961E1" w:rsidP="003961E1">
      <w:pPr>
        <w:pStyle w:val="Prrafodelista"/>
        <w:ind w:left="360"/>
        <w:jc w:val="both"/>
        <w:rPr>
          <w:color w:val="000000"/>
          <w:szCs w:val="27"/>
        </w:rPr>
      </w:pPr>
    </w:p>
    <w:p w14:paraId="1172515A" w14:textId="77777777" w:rsidR="003961E1" w:rsidRPr="0031117A" w:rsidRDefault="003961E1" w:rsidP="003961E1">
      <w:pPr>
        <w:pStyle w:val="Prrafodelista"/>
        <w:ind w:left="360"/>
        <w:rPr>
          <w:szCs w:val="27"/>
        </w:rPr>
      </w:pPr>
    </w:p>
    <w:p w14:paraId="525EF451" w14:textId="77777777" w:rsidR="0070424E" w:rsidRDefault="0070424E" w:rsidP="003961E1">
      <w:pPr>
        <w:jc w:val="both"/>
        <w:rPr>
          <w:rFonts w:eastAsia="MS Mincho" w:cs="Arial"/>
          <w:b/>
          <w:bCs/>
          <w:i/>
          <w:iCs/>
          <w:sz w:val="18"/>
          <w:szCs w:val="18"/>
          <w:lang w:val="es-MX"/>
        </w:rPr>
      </w:pPr>
    </w:p>
    <w:p w14:paraId="7BFD89BC" w14:textId="77777777" w:rsidR="0087579C" w:rsidRDefault="0087579C" w:rsidP="0087579C">
      <w:pPr>
        <w:jc w:val="both"/>
        <w:rPr>
          <w:color w:val="000000"/>
          <w:sz w:val="18"/>
          <w:szCs w:val="18"/>
        </w:rPr>
      </w:pPr>
      <w:r w:rsidRPr="00E8081E">
        <w:rPr>
          <w:color w:val="000000"/>
          <w:sz w:val="18"/>
          <w:szCs w:val="18"/>
        </w:rPr>
        <w:t xml:space="preserve">Dicha subcarpeta </w:t>
      </w:r>
      <w:commentRangeStart w:id="3"/>
      <w:r w:rsidRPr="00E8081E">
        <w:rPr>
          <w:color w:val="000000"/>
          <w:sz w:val="18"/>
          <w:szCs w:val="18"/>
        </w:rPr>
        <w:t>contiene</w:t>
      </w:r>
      <w:commentRangeEnd w:id="3"/>
      <w:r w:rsidR="000B2B84">
        <w:rPr>
          <w:rStyle w:val="Refdecomentario"/>
        </w:rPr>
        <w:commentReference w:id="3"/>
      </w:r>
      <w:r w:rsidRPr="00E8081E">
        <w:rPr>
          <w:color w:val="000000"/>
          <w:sz w:val="18"/>
          <w:szCs w:val="18"/>
        </w:rPr>
        <w:t>:</w:t>
      </w:r>
    </w:p>
    <w:p w14:paraId="4899D986" w14:textId="77777777" w:rsidR="0087579C" w:rsidRDefault="0087579C" w:rsidP="0087579C">
      <w:pPr>
        <w:jc w:val="both"/>
        <w:rPr>
          <w:color w:val="000000"/>
          <w:sz w:val="18"/>
          <w:szCs w:val="18"/>
        </w:rPr>
      </w:pPr>
    </w:p>
    <w:p w14:paraId="513AB6A1" w14:textId="1A37A98C" w:rsidR="0087579C" w:rsidRDefault="0087579C" w:rsidP="0087579C">
      <w:pPr>
        <w:pStyle w:val="Prrafodelista"/>
        <w:numPr>
          <w:ilvl w:val="0"/>
          <w:numId w:val="10"/>
        </w:numPr>
        <w:jc w:val="both"/>
        <w:rPr>
          <w:rFonts w:cs="Arial"/>
          <w:sz w:val="16"/>
          <w:szCs w:val="16"/>
        </w:rPr>
      </w:pPr>
      <w:r w:rsidRPr="0033767B">
        <w:rPr>
          <w:rFonts w:cs="Arial"/>
          <w:sz w:val="16"/>
          <w:szCs w:val="16"/>
        </w:rPr>
        <w:t xml:space="preserve">Informe final de ejecución 2023-1, del </w:t>
      </w:r>
      <w:r w:rsidR="00AC65E2">
        <w:rPr>
          <w:rFonts w:cs="Arial"/>
          <w:sz w:val="16"/>
          <w:szCs w:val="16"/>
        </w:rPr>
        <w:t>31</w:t>
      </w:r>
      <w:r w:rsidRPr="0033767B">
        <w:rPr>
          <w:rFonts w:cs="Arial"/>
          <w:sz w:val="16"/>
          <w:szCs w:val="16"/>
        </w:rPr>
        <w:t xml:space="preserve"> de </w:t>
      </w:r>
      <w:r w:rsidR="00374956">
        <w:rPr>
          <w:rFonts w:cs="Arial"/>
          <w:sz w:val="16"/>
          <w:szCs w:val="16"/>
        </w:rPr>
        <w:t>mayo</w:t>
      </w:r>
      <w:r w:rsidRPr="0033767B">
        <w:rPr>
          <w:rFonts w:cs="Arial"/>
          <w:sz w:val="16"/>
          <w:szCs w:val="16"/>
        </w:rPr>
        <w:t xml:space="preserve"> de 2023 con radicado No. </w:t>
      </w:r>
      <w:r w:rsidR="00532E7C" w:rsidRPr="0033767B">
        <w:rPr>
          <w:rFonts w:cs="Arial"/>
          <w:sz w:val="16"/>
          <w:szCs w:val="16"/>
        </w:rPr>
        <w:t>2023</w:t>
      </w:r>
      <w:r w:rsidR="00532E7C">
        <w:rPr>
          <w:rFonts w:cs="Arial"/>
          <w:sz w:val="16"/>
          <w:szCs w:val="16"/>
        </w:rPr>
        <w:t xml:space="preserve"> </w:t>
      </w:r>
      <w:r w:rsidR="00532E7C" w:rsidRPr="0033767B">
        <w:rPr>
          <w:rFonts w:cs="Arial"/>
          <w:sz w:val="16"/>
          <w:szCs w:val="16"/>
        </w:rPr>
        <w:t>Informe</w:t>
      </w:r>
      <w:r w:rsidRPr="0033767B">
        <w:rPr>
          <w:rFonts w:cs="Arial"/>
          <w:sz w:val="16"/>
          <w:szCs w:val="16"/>
        </w:rPr>
        <w:t xml:space="preserve"> final de supervisión.</w:t>
      </w:r>
      <w:r w:rsidR="00D635C9">
        <w:rPr>
          <w:rFonts w:cs="Arial"/>
          <w:sz w:val="16"/>
          <w:szCs w:val="16"/>
        </w:rPr>
        <w:t xml:space="preserve">       </w:t>
      </w:r>
      <w:r w:rsidR="001A19FA" w:rsidRPr="001A19FA">
        <w:rPr>
          <w:rFonts w:cs="Arial"/>
          <w:sz w:val="16"/>
          <w:szCs w:val="16"/>
        </w:rPr>
        <w:t>2023-6020-0505177-1</w:t>
      </w:r>
    </w:p>
    <w:p w14:paraId="6A79194C" w14:textId="72FFCB05" w:rsidR="002807B1" w:rsidRDefault="002807B1" w:rsidP="0087579C">
      <w:pPr>
        <w:pStyle w:val="Prrafodelista"/>
        <w:numPr>
          <w:ilvl w:val="0"/>
          <w:numId w:val="10"/>
        </w:numPr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Devolución de saldos a favor </w:t>
      </w:r>
      <w:r w:rsidR="00E9002E">
        <w:rPr>
          <w:rFonts w:cs="Arial"/>
          <w:sz w:val="16"/>
          <w:szCs w:val="16"/>
        </w:rPr>
        <w:t xml:space="preserve">convenio de adhesión y adición </w:t>
      </w:r>
      <w:r w:rsidR="00A22E01">
        <w:rPr>
          <w:rFonts w:cs="Arial"/>
          <w:sz w:val="16"/>
          <w:szCs w:val="16"/>
        </w:rPr>
        <w:t xml:space="preserve">del 14-06-2023 radicado </w:t>
      </w:r>
      <w:r w:rsidR="005D4F9E">
        <w:rPr>
          <w:rFonts w:cs="Arial"/>
          <w:sz w:val="16"/>
          <w:szCs w:val="16"/>
        </w:rPr>
        <w:t>2023-6</w:t>
      </w:r>
      <w:r w:rsidR="009644D8">
        <w:rPr>
          <w:rFonts w:cs="Arial"/>
          <w:sz w:val="16"/>
          <w:szCs w:val="16"/>
        </w:rPr>
        <w:t>0</w:t>
      </w:r>
      <w:r w:rsidR="005D4F9E">
        <w:rPr>
          <w:rFonts w:cs="Arial"/>
          <w:sz w:val="16"/>
          <w:szCs w:val="16"/>
        </w:rPr>
        <w:t>20</w:t>
      </w:r>
      <w:r w:rsidR="009644D8">
        <w:rPr>
          <w:rFonts w:cs="Arial"/>
          <w:sz w:val="16"/>
          <w:szCs w:val="16"/>
        </w:rPr>
        <w:t>-057</w:t>
      </w:r>
      <w:r w:rsidR="004E48CE">
        <w:rPr>
          <w:rFonts w:cs="Arial"/>
          <w:sz w:val="16"/>
          <w:szCs w:val="16"/>
        </w:rPr>
        <w:t>-6683-1</w:t>
      </w:r>
    </w:p>
    <w:p w14:paraId="613D1C1B" w14:textId="08B5F756" w:rsidR="0087579C" w:rsidRDefault="0087579C" w:rsidP="0087579C">
      <w:pPr>
        <w:pStyle w:val="Prrafodelista"/>
        <w:numPr>
          <w:ilvl w:val="0"/>
          <w:numId w:val="10"/>
        </w:numPr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Estado de cuenta </w:t>
      </w:r>
      <w:r w:rsidR="00B33FD0">
        <w:rPr>
          <w:rFonts w:cs="Arial"/>
          <w:sz w:val="16"/>
          <w:szCs w:val="16"/>
        </w:rPr>
        <w:t xml:space="preserve">con </w:t>
      </w:r>
      <w:r>
        <w:rPr>
          <w:rFonts w:cs="Arial"/>
          <w:sz w:val="16"/>
          <w:szCs w:val="16"/>
        </w:rPr>
        <w:t xml:space="preserve">corte financiero </w:t>
      </w:r>
      <w:r w:rsidR="008272A3">
        <w:rPr>
          <w:rFonts w:cs="Arial"/>
          <w:sz w:val="16"/>
          <w:szCs w:val="16"/>
        </w:rPr>
        <w:t>del 01 al 30 de abril de 2023.</w:t>
      </w:r>
    </w:p>
    <w:p w14:paraId="006C1254" w14:textId="54B06B1F" w:rsidR="0087579C" w:rsidRPr="00E057CF" w:rsidRDefault="0087579C" w:rsidP="0087579C">
      <w:pPr>
        <w:pStyle w:val="Prrafodelista"/>
        <w:numPr>
          <w:ilvl w:val="0"/>
          <w:numId w:val="10"/>
        </w:numPr>
        <w:jc w:val="both"/>
        <w:rPr>
          <w:rFonts w:cs="Arial"/>
          <w:color w:val="EE0000"/>
          <w:sz w:val="16"/>
          <w:szCs w:val="16"/>
        </w:rPr>
      </w:pPr>
      <w:r w:rsidRPr="00E057CF">
        <w:rPr>
          <w:rFonts w:cs="Arial"/>
          <w:color w:val="EE0000"/>
          <w:sz w:val="16"/>
          <w:szCs w:val="16"/>
        </w:rPr>
        <w:t xml:space="preserve">OP – </w:t>
      </w:r>
      <w:r w:rsidR="00FA20BE">
        <w:rPr>
          <w:rFonts w:cs="Arial"/>
          <w:color w:val="EE0000"/>
          <w:sz w:val="16"/>
          <w:szCs w:val="16"/>
        </w:rPr>
        <w:t xml:space="preserve">Municipio de </w:t>
      </w:r>
      <w:proofErr w:type="gramStart"/>
      <w:r w:rsidR="001712A3">
        <w:rPr>
          <w:rFonts w:cs="Arial"/>
          <w:color w:val="EE0000"/>
          <w:sz w:val="16"/>
          <w:szCs w:val="16"/>
        </w:rPr>
        <w:t>QUIPILE  No</w:t>
      </w:r>
      <w:proofErr w:type="gramEnd"/>
      <w:r w:rsidR="001712A3">
        <w:rPr>
          <w:rFonts w:cs="Arial"/>
          <w:color w:val="EE0000"/>
          <w:sz w:val="16"/>
          <w:szCs w:val="16"/>
        </w:rPr>
        <w:t xml:space="preserve"> </w:t>
      </w:r>
      <w:r w:rsidR="00644BCF">
        <w:rPr>
          <w:rFonts w:cs="Arial"/>
          <w:color w:val="EE0000"/>
          <w:sz w:val="16"/>
          <w:szCs w:val="16"/>
        </w:rPr>
        <w:t xml:space="preserve">lo </w:t>
      </w:r>
      <w:r w:rsidR="00F86679">
        <w:rPr>
          <w:rFonts w:cs="Arial"/>
          <w:color w:val="EE0000"/>
          <w:sz w:val="16"/>
          <w:szCs w:val="16"/>
        </w:rPr>
        <w:t>adjuntan en</w:t>
      </w:r>
      <w:r w:rsidR="00644BCF">
        <w:rPr>
          <w:rFonts w:cs="Arial"/>
          <w:color w:val="EE0000"/>
          <w:sz w:val="16"/>
          <w:szCs w:val="16"/>
        </w:rPr>
        <w:t xml:space="preserve"> los soportes del expediente.</w:t>
      </w:r>
    </w:p>
    <w:p w14:paraId="7B703F1D" w14:textId="15980ACF" w:rsidR="0070424E" w:rsidRPr="00E057CF" w:rsidRDefault="0070424E" w:rsidP="0087579C">
      <w:pPr>
        <w:jc w:val="both"/>
        <w:rPr>
          <w:rFonts w:eastAsia="MS Mincho" w:cs="Arial"/>
          <w:b/>
          <w:bCs/>
          <w:i/>
          <w:iCs/>
          <w:color w:val="EE0000"/>
          <w:sz w:val="18"/>
          <w:szCs w:val="18"/>
          <w:lang w:val="es-MX"/>
        </w:rPr>
      </w:pPr>
    </w:p>
    <w:p w14:paraId="4CDD2269" w14:textId="77777777" w:rsidR="0070424E" w:rsidRDefault="0070424E" w:rsidP="003961E1">
      <w:pPr>
        <w:jc w:val="both"/>
        <w:rPr>
          <w:rFonts w:eastAsia="MS Mincho" w:cs="Arial"/>
          <w:b/>
          <w:bCs/>
          <w:i/>
          <w:iCs/>
          <w:sz w:val="18"/>
          <w:szCs w:val="18"/>
          <w:lang w:val="es-MX"/>
        </w:rPr>
      </w:pPr>
    </w:p>
    <w:p w14:paraId="2A4D20AA" w14:textId="7E02AB6B" w:rsidR="0070424E" w:rsidRDefault="0073384A" w:rsidP="003961E1">
      <w:pPr>
        <w:jc w:val="both"/>
        <w:rPr>
          <w:rFonts w:eastAsia="MS Mincho" w:cs="Arial"/>
          <w:b/>
          <w:bCs/>
          <w:i/>
          <w:iCs/>
          <w:sz w:val="18"/>
          <w:szCs w:val="18"/>
          <w:lang w:val="es-MX"/>
        </w:rPr>
      </w:pPr>
      <w:r w:rsidRPr="0073384A">
        <w:rPr>
          <w:rFonts w:eastAsia="MS Mincho" w:cs="Arial"/>
          <w:b/>
          <w:bCs/>
          <w:i/>
          <w:iCs/>
          <w:sz w:val="18"/>
          <w:szCs w:val="18"/>
        </w:rPr>
        <w:t>Devolución de saldos a favor</w:t>
      </w:r>
    </w:p>
    <w:p w14:paraId="2B7C9533" w14:textId="77777777" w:rsidR="0070424E" w:rsidRDefault="0070424E" w:rsidP="003961E1">
      <w:pPr>
        <w:jc w:val="both"/>
        <w:rPr>
          <w:rFonts w:eastAsia="MS Mincho" w:cs="Arial"/>
          <w:b/>
          <w:bCs/>
          <w:i/>
          <w:iCs/>
          <w:sz w:val="18"/>
          <w:szCs w:val="18"/>
          <w:lang w:val="es-MX"/>
        </w:rPr>
      </w:pPr>
    </w:p>
    <w:p w14:paraId="69A79647" w14:textId="6BEAD865" w:rsidR="003961E1" w:rsidRPr="00DE5C17" w:rsidRDefault="003961E1" w:rsidP="003961E1">
      <w:pPr>
        <w:jc w:val="both"/>
        <w:rPr>
          <w:rFonts w:eastAsia="MS Mincho" w:cs="Arial"/>
          <w:i/>
          <w:iCs/>
          <w:sz w:val="18"/>
          <w:szCs w:val="18"/>
          <w:lang w:val="es-MX"/>
        </w:rPr>
      </w:pPr>
      <w:r w:rsidRPr="0031117A">
        <w:rPr>
          <w:rFonts w:eastAsia="MS Mincho" w:cs="Arial"/>
          <w:b/>
          <w:bCs/>
          <w:i/>
          <w:iCs/>
          <w:sz w:val="18"/>
          <w:szCs w:val="18"/>
          <w:lang w:val="es-MX"/>
        </w:rPr>
        <w:t>NOTA:</w:t>
      </w:r>
      <w:r w:rsidRPr="0031117A">
        <w:rPr>
          <w:rFonts w:eastAsia="MS Mincho" w:cs="Arial"/>
          <w:i/>
          <w:iCs/>
          <w:sz w:val="18"/>
          <w:szCs w:val="18"/>
          <w:lang w:val="es-MX"/>
        </w:rPr>
        <w:t xml:space="preserve"> Adicionalmente en el último pago, el Supervisor deberá diligenciar el mismo resultado dentro del siguiente formulario con el fin de consolidar la información </w:t>
      </w:r>
      <w:r w:rsidRPr="00DE5C17">
        <w:rPr>
          <w:rFonts w:eastAsia="MS Mincho" w:cs="Arial"/>
          <w:i/>
          <w:iCs/>
          <w:sz w:val="18"/>
          <w:szCs w:val="18"/>
          <w:lang w:val="es-MX"/>
        </w:rPr>
        <w:t>de acuerdo con lo dispuesto en la Norma ISO 9001 de 2015:</w:t>
      </w:r>
    </w:p>
    <w:p w14:paraId="5D3CFE8E" w14:textId="77777777" w:rsidR="003961E1" w:rsidRPr="00DE5C17" w:rsidRDefault="003961E1" w:rsidP="003961E1">
      <w:pPr>
        <w:jc w:val="both"/>
        <w:rPr>
          <w:rFonts w:eastAsia="MS Mincho" w:cs="Arial"/>
          <w:i/>
          <w:iCs/>
          <w:sz w:val="18"/>
          <w:szCs w:val="18"/>
          <w:lang w:val="es-MX"/>
        </w:rPr>
      </w:pPr>
    </w:p>
    <w:p w14:paraId="07FE627C" w14:textId="51260660" w:rsidR="003961E1" w:rsidRDefault="00683376" w:rsidP="003961E1">
      <w:pPr>
        <w:jc w:val="both"/>
        <w:rPr>
          <w:rFonts w:eastAsia="MS Mincho" w:cs="Arial"/>
          <w:i/>
          <w:iCs/>
          <w:sz w:val="18"/>
          <w:szCs w:val="18"/>
          <w:lang w:val="es-MX"/>
        </w:rPr>
      </w:pPr>
      <w:hyperlink r:id="rId15" w:history="1">
        <w:r w:rsidRPr="00177B4E">
          <w:rPr>
            <w:rStyle w:val="Hipervnculo"/>
            <w:rFonts w:eastAsia="MS Mincho" w:cs="Arial"/>
            <w:i/>
            <w:iCs/>
            <w:sz w:val="18"/>
            <w:szCs w:val="18"/>
            <w:lang w:val="es-MX"/>
          </w:rPr>
          <w:t>https://forms.office.com/Pages/ResponsePage.aspx?id=oBw9XnV_FECUIgaXkWe-3IzLlMQr2ZVBio5893WxRH1UM0QyVlI3N1NVR0pCQlZaTEhLWTRQUU9LOS4u</w:t>
        </w:r>
      </w:hyperlink>
    </w:p>
    <w:p w14:paraId="6CC5F77B" w14:textId="77777777" w:rsidR="00683376" w:rsidRPr="00DE5C17" w:rsidRDefault="00683376" w:rsidP="003961E1">
      <w:pPr>
        <w:jc w:val="both"/>
        <w:rPr>
          <w:rFonts w:eastAsia="MS Mincho" w:cs="Arial"/>
          <w:i/>
          <w:iCs/>
          <w:sz w:val="18"/>
          <w:szCs w:val="18"/>
          <w:lang w:val="es-MX"/>
        </w:rPr>
      </w:pPr>
    </w:p>
    <w:p w14:paraId="07D071DC" w14:textId="0D0B9DEA" w:rsidR="003961E1" w:rsidRDefault="00D679F8" w:rsidP="003961E1">
      <w:pPr>
        <w:rPr>
          <w:rFonts w:cs="Arial"/>
          <w:b/>
          <w:szCs w:val="16"/>
        </w:rPr>
      </w:pPr>
      <w:r>
        <w:rPr>
          <w:rFonts w:cs="Arial"/>
          <w:b/>
          <w:szCs w:val="16"/>
        </w:rPr>
        <w:t xml:space="preserve">  </w:t>
      </w:r>
    </w:p>
    <w:p w14:paraId="09DD5A17" w14:textId="77777777" w:rsidR="00D679F8" w:rsidRDefault="00D679F8" w:rsidP="003961E1">
      <w:pPr>
        <w:rPr>
          <w:rFonts w:cs="Arial"/>
          <w:b/>
          <w:szCs w:val="16"/>
        </w:rPr>
      </w:pPr>
    </w:p>
    <w:p w14:paraId="24364A07" w14:textId="08ACF87C" w:rsidR="00D679F8" w:rsidRPr="003961E1" w:rsidRDefault="00D679F8" w:rsidP="003961E1">
      <w:pPr>
        <w:rPr>
          <w:rFonts w:cs="Arial"/>
          <w:b/>
          <w:szCs w:val="16"/>
        </w:rPr>
      </w:pPr>
    </w:p>
    <w:sectPr w:rsidR="00D679F8" w:rsidRPr="003961E1" w:rsidSect="00F9420B">
      <w:headerReference w:type="default" r:id="rId16"/>
      <w:footerReference w:type="default" r:id="rId17"/>
      <w:pgSz w:w="12240" w:h="15840" w:code="1"/>
      <w:pgMar w:top="1418" w:right="1418" w:bottom="2517" w:left="1418" w:header="964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hernan Lozano" w:date="2025-11-07T12:26:00Z" w:initials="hL">
    <w:p w14:paraId="73CB2CFF" w14:textId="3E9DB099" w:rsidR="00277AB6" w:rsidRDefault="00277AB6" w:rsidP="00277AB6">
      <w:pPr>
        <w:pStyle w:val="Textocomentario"/>
      </w:pPr>
      <w:r>
        <w:rPr>
          <w:rStyle w:val="Refdecomentario"/>
        </w:rPr>
        <w:annotationRef/>
      </w:r>
      <w:r>
        <w:t xml:space="preserve">De acuerdo con la calificación de 1 se solicita indicar las razones que dieron lugar a dicho puntaje, en las observaciones a la evaluación. </w:t>
      </w:r>
    </w:p>
  </w:comment>
  <w:comment w:id="3" w:author="hernan Lozano" w:date="2025-11-07T12:16:00Z" w:initials="hL">
    <w:p w14:paraId="187490CD" w14:textId="4964CF71" w:rsidR="000B2B84" w:rsidRDefault="000B2B84" w:rsidP="000B2B84">
      <w:pPr>
        <w:pStyle w:val="Textocomentario"/>
      </w:pPr>
      <w:r>
        <w:rPr>
          <w:rStyle w:val="Refdecomentario"/>
        </w:rPr>
        <w:annotationRef/>
      </w:r>
      <w:r>
        <w:t xml:space="preserve">Se sugiere incluir la relación de los documentos relacionados en el expediente conforme al acta de cierre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3CB2CFF" w15:done="0"/>
  <w15:commentEx w15:paraId="187490C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55DB180" w16cex:dateUtc="2025-11-07T17:26:00Z"/>
  <w16cex:commentExtensible w16cex:durableId="65B75665" w16cex:dateUtc="2025-11-07T17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3CB2CFF" w16cid:durableId="455DB180"/>
  <w16cid:commentId w16cid:paraId="187490CD" w16cid:durableId="65B7566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C8282" w14:textId="77777777" w:rsidR="008A7D22" w:rsidRPr="00E6344B" w:rsidRDefault="008A7D22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separator/>
      </w:r>
    </w:p>
  </w:endnote>
  <w:endnote w:type="continuationSeparator" w:id="0">
    <w:p w14:paraId="53DE4CA7" w14:textId="77777777" w:rsidR="008A7D22" w:rsidRPr="00E6344B" w:rsidRDefault="008A7D22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Droid Sans Fallbac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0748E" w14:textId="016C95B3" w:rsidR="00DF0539" w:rsidRDefault="00AD7C9E" w:rsidP="00EF56B6">
    <w:pPr>
      <w:pStyle w:val="Piedepgina"/>
      <w:jc w:val="center"/>
      <w:rPr>
        <w:rFonts w:cs="Arial"/>
        <w:sz w:val="16"/>
        <w:szCs w:val="16"/>
      </w:rPr>
    </w:pPr>
    <w:r>
      <w:rPr>
        <w:rFonts w:cs="Arial"/>
        <w:noProof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540D3D1" wp14:editId="409A7A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24955" cy="1367155"/>
              <wp:effectExtent l="0" t="1790700" r="0" b="2118995"/>
              <wp:wrapNone/>
              <wp:docPr id="1" name="Cuadro de texto 1" descr="{&quot;HashCode&quot;:-1146117917,&quot;Height&quot;:792.0,&quot;Width&quot;:612.0,&quot;Placement&quot;:&quot;Header&quot;,&quot;Index&quot;:&quot;Primary&quot;,&quot;Section&quot;:1,&quot;Top&quot;:-999995.0,&quot;Left&quot;:-999995.0}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24955" cy="136715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55DE39C" w14:textId="77777777" w:rsidR="00AD7C9E" w:rsidRDefault="00AD7C9E" w:rsidP="00AD7C9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737373"/>
                              <w:sz w:val="2"/>
                              <w:szCs w:val="2"/>
                            </w:rPr>
                            <w:t>Datos Abiertos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40D3D1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alt="{&quot;HashCode&quot;:-1146117917,&quot;Height&quot;:792.0,&quot;Width&quot;:612.0,&quot;Placement&quot;:&quot;Header&quot;,&quot;Index&quot;:&quot;Primary&quot;,&quot;Section&quot;:1,&quot;Top&quot;:-999995.0,&quot;Left&quot;:-999995.0}" style="position:absolute;left:0;text-align:left;margin-left:0;margin-top:0;width:521.65pt;height:107.65pt;rotation:-45;z-index:-251658240;visibility:hidden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455DE39C" w14:textId="77777777" w:rsidR="00AD7C9E" w:rsidRDefault="00AD7C9E" w:rsidP="00AD7C9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alibri"/>
                        <w:color w:val="737373"/>
                        <w:sz w:val="2"/>
                        <w:szCs w:val="2"/>
                      </w:rPr>
                      <w:t>Datos Abiertos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14:paraId="4C645589" w14:textId="77777777" w:rsidR="00DF0539" w:rsidRDefault="00DF0539" w:rsidP="00EF56B6">
    <w:pPr>
      <w:pStyle w:val="Piedepgina"/>
      <w:jc w:val="center"/>
      <w:rPr>
        <w:rFonts w:cs="Arial"/>
        <w:sz w:val="16"/>
        <w:szCs w:val="16"/>
      </w:rPr>
    </w:pPr>
  </w:p>
  <w:p w14:paraId="40323C77" w14:textId="77777777" w:rsidR="00DF0539" w:rsidRDefault="00DF0539" w:rsidP="00EF56B6">
    <w:pPr>
      <w:pStyle w:val="Piedepgina"/>
      <w:jc w:val="center"/>
      <w:rPr>
        <w:rFonts w:cs="Arial"/>
        <w:sz w:val="16"/>
        <w:szCs w:val="16"/>
      </w:rPr>
    </w:pPr>
  </w:p>
  <w:p w14:paraId="624676F2" w14:textId="77777777" w:rsidR="00DF0539" w:rsidRDefault="00DF0539" w:rsidP="00EF56B6">
    <w:pPr>
      <w:pStyle w:val="Piedepgina"/>
      <w:jc w:val="center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616FA" w14:textId="77777777" w:rsidR="008A7D22" w:rsidRPr="00E6344B" w:rsidRDefault="008A7D22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separator/>
      </w:r>
    </w:p>
  </w:footnote>
  <w:footnote w:type="continuationSeparator" w:id="0">
    <w:p w14:paraId="73E958EC" w14:textId="77777777" w:rsidR="008A7D22" w:rsidRPr="00E6344B" w:rsidRDefault="008A7D22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014"/>
      <w:gridCol w:w="5103"/>
      <w:gridCol w:w="2268"/>
    </w:tblGrid>
    <w:tr w:rsidR="00DF0539" w14:paraId="0046DBC2" w14:textId="77777777" w:rsidTr="00924CD4">
      <w:trPr>
        <w:cantSplit/>
        <w:trHeight w:val="261"/>
      </w:trPr>
      <w:tc>
        <w:tcPr>
          <w:tcW w:w="2014" w:type="dxa"/>
          <w:vAlign w:val="center"/>
        </w:tcPr>
        <w:p w14:paraId="3FD7C09A" w14:textId="0DB83F6D" w:rsidR="00DF0539" w:rsidRPr="003D2F3F" w:rsidRDefault="00DF0539" w:rsidP="00BC35D4">
          <w:pPr>
            <w:rPr>
              <w:rFonts w:cs="Arial"/>
              <w:b/>
            </w:rPr>
          </w:pPr>
          <w:r w:rsidRPr="003D2F3F">
            <w:rPr>
              <w:rFonts w:cs="Arial"/>
              <w:b/>
            </w:rPr>
            <w:t>Código:</w:t>
          </w:r>
          <w:r w:rsidR="00924CD4" w:rsidRPr="003D2F3F">
            <w:rPr>
              <w:rFonts w:cs="Arial"/>
              <w:b/>
            </w:rPr>
            <w:t xml:space="preserve"> F442</w:t>
          </w:r>
        </w:p>
      </w:tc>
      <w:tc>
        <w:tcPr>
          <w:tcW w:w="5103" w:type="dxa"/>
          <w:vMerge w:val="restart"/>
          <w:vAlign w:val="center"/>
        </w:tcPr>
        <w:p w14:paraId="158A7904" w14:textId="171ABEBE" w:rsidR="005712F2" w:rsidRDefault="00DF0539" w:rsidP="005712F2">
          <w:pPr>
            <w:jc w:val="center"/>
            <w:rPr>
              <w:rFonts w:cs="Arial"/>
              <w:b/>
            </w:rPr>
          </w:pPr>
          <w:bookmarkStart w:id="4" w:name="_Hlk191027978"/>
          <w:r w:rsidRPr="008F5805">
            <w:rPr>
              <w:rFonts w:cs="Arial"/>
              <w:b/>
            </w:rPr>
            <w:t xml:space="preserve">INFORME </w:t>
          </w:r>
          <w:r w:rsidR="001F6278">
            <w:rPr>
              <w:rFonts w:cs="Arial"/>
              <w:b/>
            </w:rPr>
            <w:t xml:space="preserve">FINAL </w:t>
          </w:r>
          <w:r w:rsidR="005712F2" w:rsidRPr="008F5805">
            <w:rPr>
              <w:rFonts w:cs="Arial"/>
              <w:b/>
            </w:rPr>
            <w:t>DE</w:t>
          </w:r>
          <w:r w:rsidR="005712F2">
            <w:rPr>
              <w:rFonts w:cs="Arial"/>
              <w:b/>
            </w:rPr>
            <w:t xml:space="preserve"> GESTIÓN</w:t>
          </w:r>
          <w:r w:rsidR="00B261B4">
            <w:rPr>
              <w:rFonts w:cs="Arial"/>
              <w:b/>
            </w:rPr>
            <w:t>,</w:t>
          </w:r>
        </w:p>
        <w:p w14:paraId="777D1351" w14:textId="2BA94076" w:rsidR="00DF0539" w:rsidRPr="00BC35D4" w:rsidRDefault="005712F2" w:rsidP="00B261B4">
          <w:pPr>
            <w:jc w:val="center"/>
            <w:rPr>
              <w:rFonts w:cs="Arial"/>
              <w:b/>
            </w:rPr>
          </w:pPr>
          <w:r w:rsidRPr="008F5805">
            <w:rPr>
              <w:rFonts w:cs="Arial"/>
              <w:b/>
            </w:rPr>
            <w:t>SUPERVISIÓN</w:t>
          </w:r>
          <w:r>
            <w:rPr>
              <w:rFonts w:cs="Arial"/>
              <w:b/>
            </w:rPr>
            <w:t xml:space="preserve">, </w:t>
          </w:r>
          <w:r w:rsidRPr="008F5805">
            <w:rPr>
              <w:rFonts w:cs="Arial"/>
              <w:b/>
            </w:rPr>
            <w:t>VERIFICACIÓN</w:t>
          </w:r>
          <w:r>
            <w:rPr>
              <w:rFonts w:cs="Arial"/>
              <w:b/>
            </w:rPr>
            <w:t xml:space="preserve"> Y RECIBO A SATISFACCIÓN DEL</w:t>
          </w:r>
          <w:r w:rsidRPr="008F5805">
            <w:rPr>
              <w:rFonts w:cs="Arial"/>
              <w:b/>
            </w:rPr>
            <w:t xml:space="preserve"> CUMPLIMIENTO DE LAS OBLIGACIONES CONTRACTUALES</w:t>
          </w:r>
          <w:bookmarkEnd w:id="4"/>
        </w:p>
      </w:tc>
      <w:tc>
        <w:tcPr>
          <w:tcW w:w="2268" w:type="dxa"/>
          <w:vMerge w:val="restart"/>
          <w:vAlign w:val="center"/>
        </w:tcPr>
        <w:p w14:paraId="145AF3C7" w14:textId="464D3645" w:rsidR="00DF0539" w:rsidRDefault="00924CD4" w:rsidP="00924CD4">
          <w:pPr>
            <w:jc w:val="center"/>
            <w:rPr>
              <w:rFonts w:ascii="Arial Narrow" w:hAnsi="Arial Narrow"/>
            </w:rPr>
          </w:pPr>
          <w:r w:rsidRPr="00DE41BD">
            <w:rPr>
              <w:rFonts w:cs="Arial"/>
              <w:noProof/>
              <w:lang w:val="en-US" w:eastAsia="en-US"/>
            </w:rPr>
            <w:drawing>
              <wp:inline distT="0" distB="0" distL="0" distR="0" wp14:anchorId="1B27D1D5" wp14:editId="61A986E8">
                <wp:extent cx="1269365" cy="259080"/>
                <wp:effectExtent l="0" t="0" r="6985" b="762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9365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F0539" w14:paraId="7974E77F" w14:textId="77777777" w:rsidTr="006A311C">
      <w:trPr>
        <w:cantSplit/>
        <w:trHeight w:val="261"/>
      </w:trPr>
      <w:tc>
        <w:tcPr>
          <w:tcW w:w="2014" w:type="dxa"/>
          <w:vAlign w:val="center"/>
        </w:tcPr>
        <w:p w14:paraId="39695960" w14:textId="7B980A09" w:rsidR="00DF0539" w:rsidRPr="00576936" w:rsidRDefault="00DF0539" w:rsidP="008D11FA">
          <w:pPr>
            <w:rPr>
              <w:rFonts w:cs="Arial"/>
              <w:b/>
            </w:rPr>
          </w:pPr>
          <w:r w:rsidRPr="00576936">
            <w:rPr>
              <w:rFonts w:cs="Arial"/>
              <w:b/>
            </w:rPr>
            <w:t>Versión:</w:t>
          </w:r>
          <w:r w:rsidR="00924CD4" w:rsidRPr="00576936">
            <w:rPr>
              <w:rFonts w:cs="Arial"/>
              <w:b/>
            </w:rPr>
            <w:t xml:space="preserve"> </w:t>
          </w:r>
          <w:r w:rsidR="001143DB" w:rsidRPr="00576936">
            <w:rPr>
              <w:rFonts w:cs="Arial"/>
              <w:b/>
            </w:rPr>
            <w:t>6</w:t>
          </w:r>
        </w:p>
      </w:tc>
      <w:tc>
        <w:tcPr>
          <w:tcW w:w="5103" w:type="dxa"/>
          <w:vMerge/>
        </w:tcPr>
        <w:p w14:paraId="19967EB0" w14:textId="77777777" w:rsidR="00DF0539" w:rsidRPr="003F4D74" w:rsidRDefault="00DF0539" w:rsidP="00BC35D4">
          <w:pPr>
            <w:rPr>
              <w:rFonts w:ascii="Arial Narrow" w:hAnsi="Arial Narrow"/>
            </w:rPr>
          </w:pPr>
        </w:p>
      </w:tc>
      <w:tc>
        <w:tcPr>
          <w:tcW w:w="2268" w:type="dxa"/>
          <w:vMerge/>
        </w:tcPr>
        <w:p w14:paraId="3D86DA63" w14:textId="77777777" w:rsidR="00DF0539" w:rsidRPr="006903E0" w:rsidRDefault="00DF0539" w:rsidP="00BC35D4">
          <w:pPr>
            <w:rPr>
              <w:b/>
              <w:lang w:val="pt-BR"/>
            </w:rPr>
          </w:pPr>
        </w:p>
      </w:tc>
    </w:tr>
    <w:tr w:rsidR="00DF0539" w14:paraId="14A74DB5" w14:textId="77777777" w:rsidTr="006A311C">
      <w:trPr>
        <w:cantSplit/>
        <w:trHeight w:val="261"/>
      </w:trPr>
      <w:tc>
        <w:tcPr>
          <w:tcW w:w="2014" w:type="dxa"/>
          <w:vAlign w:val="center"/>
        </w:tcPr>
        <w:p w14:paraId="14E1E3AF" w14:textId="375C23D7" w:rsidR="00DF0539" w:rsidRPr="00576936" w:rsidRDefault="00DF0539" w:rsidP="000908F5">
          <w:pPr>
            <w:rPr>
              <w:rFonts w:cs="Arial"/>
              <w:b/>
            </w:rPr>
          </w:pPr>
          <w:r w:rsidRPr="00576936">
            <w:rPr>
              <w:rFonts w:cs="Arial"/>
              <w:b/>
            </w:rPr>
            <w:t xml:space="preserve">Fecha: </w:t>
          </w:r>
          <w:r w:rsidR="00F52358">
            <w:rPr>
              <w:rFonts w:cs="Arial"/>
              <w:b/>
            </w:rPr>
            <w:t>26</w:t>
          </w:r>
          <w:r w:rsidR="000908F5" w:rsidRPr="00576936">
            <w:rPr>
              <w:rFonts w:cs="Arial"/>
              <w:b/>
            </w:rPr>
            <w:t>/</w:t>
          </w:r>
          <w:r w:rsidR="00576936">
            <w:rPr>
              <w:rFonts w:cs="Arial"/>
              <w:b/>
            </w:rPr>
            <w:t>0</w:t>
          </w:r>
          <w:r w:rsidR="00F52358">
            <w:rPr>
              <w:rFonts w:cs="Arial"/>
              <w:b/>
            </w:rPr>
            <w:t>8</w:t>
          </w:r>
          <w:r w:rsidR="000908F5" w:rsidRPr="00576936">
            <w:rPr>
              <w:rFonts w:cs="Arial"/>
              <w:b/>
            </w:rPr>
            <w:t>/</w:t>
          </w:r>
          <w:r w:rsidR="00DA04D0" w:rsidRPr="00576936">
            <w:rPr>
              <w:rFonts w:cs="Arial"/>
              <w:b/>
            </w:rPr>
            <w:t>2025</w:t>
          </w:r>
        </w:p>
      </w:tc>
      <w:tc>
        <w:tcPr>
          <w:tcW w:w="5103" w:type="dxa"/>
          <w:vMerge/>
        </w:tcPr>
        <w:p w14:paraId="38E85D75" w14:textId="77777777" w:rsidR="00DF0539" w:rsidRDefault="00DF0539" w:rsidP="00BC35D4">
          <w:pPr>
            <w:rPr>
              <w:rFonts w:ascii="Arial Narrow" w:hAnsi="Arial Narrow"/>
            </w:rPr>
          </w:pPr>
        </w:p>
      </w:tc>
      <w:tc>
        <w:tcPr>
          <w:tcW w:w="2268" w:type="dxa"/>
          <w:vMerge/>
        </w:tcPr>
        <w:p w14:paraId="455623C6" w14:textId="77777777" w:rsidR="00DF0539" w:rsidRPr="006903E0" w:rsidRDefault="00DF0539" w:rsidP="00BC35D4">
          <w:pPr>
            <w:rPr>
              <w:b/>
              <w:lang w:val="pt-BR"/>
            </w:rPr>
          </w:pPr>
        </w:p>
      </w:tc>
    </w:tr>
    <w:tr w:rsidR="00DF0539" w14:paraId="13712FCC" w14:textId="77777777" w:rsidTr="006A311C">
      <w:trPr>
        <w:cantSplit/>
        <w:trHeight w:val="308"/>
      </w:trPr>
      <w:tc>
        <w:tcPr>
          <w:tcW w:w="2014" w:type="dxa"/>
          <w:vAlign w:val="center"/>
        </w:tcPr>
        <w:p w14:paraId="715CC602" w14:textId="0CB7DF65" w:rsidR="00DF0539" w:rsidRPr="003D2F3F" w:rsidRDefault="00DF0539" w:rsidP="00BC35D4">
          <w:pPr>
            <w:rPr>
              <w:rFonts w:cs="Arial"/>
              <w:b/>
            </w:rPr>
          </w:pPr>
          <w:r w:rsidRPr="003D2F3F">
            <w:rPr>
              <w:rFonts w:cs="Arial"/>
              <w:b/>
            </w:rPr>
            <w:t xml:space="preserve">Página </w:t>
          </w:r>
          <w:r w:rsidRPr="003D2F3F">
            <w:rPr>
              <w:rFonts w:cs="Arial"/>
              <w:b/>
            </w:rPr>
            <w:fldChar w:fldCharType="begin"/>
          </w:r>
          <w:r w:rsidRPr="003D2F3F">
            <w:rPr>
              <w:rFonts w:cs="Arial"/>
              <w:b/>
            </w:rPr>
            <w:instrText xml:space="preserve"> PAGE </w:instrText>
          </w:r>
          <w:r w:rsidRPr="003D2F3F">
            <w:rPr>
              <w:rFonts w:cs="Arial"/>
              <w:b/>
            </w:rPr>
            <w:fldChar w:fldCharType="separate"/>
          </w:r>
          <w:r w:rsidR="00970F74">
            <w:rPr>
              <w:rFonts w:cs="Arial"/>
              <w:b/>
              <w:noProof/>
            </w:rPr>
            <w:t>1</w:t>
          </w:r>
          <w:r w:rsidRPr="003D2F3F">
            <w:rPr>
              <w:rFonts w:cs="Arial"/>
              <w:b/>
            </w:rPr>
            <w:fldChar w:fldCharType="end"/>
          </w:r>
          <w:r w:rsidRPr="003D2F3F">
            <w:rPr>
              <w:rFonts w:cs="Arial"/>
              <w:b/>
            </w:rPr>
            <w:t xml:space="preserve"> de </w:t>
          </w:r>
          <w:r w:rsidRPr="003D2F3F">
            <w:rPr>
              <w:rFonts w:cs="Arial"/>
              <w:b/>
            </w:rPr>
            <w:fldChar w:fldCharType="begin"/>
          </w:r>
          <w:r w:rsidRPr="003D2F3F">
            <w:rPr>
              <w:rFonts w:cs="Arial"/>
              <w:b/>
            </w:rPr>
            <w:instrText xml:space="preserve"> NUMPAGES  </w:instrText>
          </w:r>
          <w:r w:rsidRPr="003D2F3F">
            <w:rPr>
              <w:rFonts w:cs="Arial"/>
              <w:b/>
            </w:rPr>
            <w:fldChar w:fldCharType="separate"/>
          </w:r>
          <w:r w:rsidR="00970F74">
            <w:rPr>
              <w:rFonts w:cs="Arial"/>
              <w:b/>
              <w:noProof/>
            </w:rPr>
            <w:t>1</w:t>
          </w:r>
          <w:r w:rsidRPr="003D2F3F">
            <w:rPr>
              <w:rFonts w:cs="Arial"/>
              <w:b/>
            </w:rPr>
            <w:fldChar w:fldCharType="end"/>
          </w:r>
        </w:p>
      </w:tc>
      <w:tc>
        <w:tcPr>
          <w:tcW w:w="5103" w:type="dxa"/>
          <w:vMerge/>
        </w:tcPr>
        <w:p w14:paraId="0F252FD8" w14:textId="77777777" w:rsidR="00DF0539" w:rsidRDefault="00DF0539" w:rsidP="00BC35D4">
          <w:pPr>
            <w:rPr>
              <w:rFonts w:ascii="Arial Narrow" w:hAnsi="Arial Narrow"/>
            </w:rPr>
          </w:pPr>
        </w:p>
      </w:tc>
      <w:tc>
        <w:tcPr>
          <w:tcW w:w="2268" w:type="dxa"/>
          <w:vMerge/>
        </w:tcPr>
        <w:p w14:paraId="20A9215A" w14:textId="77777777" w:rsidR="00DF0539" w:rsidRDefault="00DF0539" w:rsidP="00BC35D4">
          <w:pPr>
            <w:rPr>
              <w:b/>
              <w:lang w:val="pt-BR"/>
            </w:rPr>
          </w:pPr>
        </w:p>
      </w:tc>
    </w:tr>
  </w:tbl>
  <w:p w14:paraId="33A133FB" w14:textId="77777777" w:rsidR="00181326" w:rsidRDefault="00181326" w:rsidP="00181326">
    <w:pPr>
      <w:rPr>
        <w:rFonts w:cs="Arial"/>
        <w:b/>
        <w:sz w:val="16"/>
        <w:szCs w:val="16"/>
      </w:rPr>
    </w:pPr>
    <w:r>
      <w:tab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66C73"/>
    <w:multiLevelType w:val="hybridMultilevel"/>
    <w:tmpl w:val="B42693E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85A1B"/>
    <w:multiLevelType w:val="hybridMultilevel"/>
    <w:tmpl w:val="F2540688"/>
    <w:lvl w:ilvl="0" w:tplc="CFFA568A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5380AA9"/>
    <w:multiLevelType w:val="multilevel"/>
    <w:tmpl w:val="DD14F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" w15:restartNumberingAfterBreak="0">
    <w:nsid w:val="2B4C2B25"/>
    <w:multiLevelType w:val="hybridMultilevel"/>
    <w:tmpl w:val="BE5078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12E57"/>
    <w:multiLevelType w:val="hybridMultilevel"/>
    <w:tmpl w:val="14962E36"/>
    <w:lvl w:ilvl="0" w:tplc="91061376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939F5"/>
    <w:multiLevelType w:val="multilevel"/>
    <w:tmpl w:val="52563E7C"/>
    <w:lvl w:ilvl="0">
      <w:start w:val="1"/>
      <w:numFmt w:val="decimal"/>
      <w:pStyle w:val="Ttulo1"/>
      <w:lvlText w:val="%1"/>
      <w:lvlJc w:val="left"/>
      <w:pPr>
        <w:tabs>
          <w:tab w:val="num" w:pos="504"/>
        </w:tabs>
        <w:ind w:left="504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04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B241F1F"/>
    <w:multiLevelType w:val="hybridMultilevel"/>
    <w:tmpl w:val="64B854CC"/>
    <w:lvl w:ilvl="0" w:tplc="F87A0A4C">
      <w:start w:val="3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Tahoma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473B21"/>
    <w:multiLevelType w:val="hybridMultilevel"/>
    <w:tmpl w:val="6E9A823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B670A"/>
    <w:multiLevelType w:val="hybridMultilevel"/>
    <w:tmpl w:val="B4EC3B60"/>
    <w:lvl w:ilvl="0" w:tplc="62A6001C">
      <w:start w:val="1"/>
      <w:numFmt w:val="decimal"/>
      <w:lvlText w:val="%1."/>
      <w:lvlJc w:val="left"/>
      <w:pPr>
        <w:ind w:left="720" w:hanging="360"/>
      </w:pPr>
    </w:lvl>
    <w:lvl w:ilvl="1" w:tplc="91061376">
      <w:start w:val="1"/>
      <w:numFmt w:val="lowerLetter"/>
      <w:lvlText w:val="%2."/>
      <w:lvlJc w:val="left"/>
      <w:pPr>
        <w:ind w:left="1440" w:hanging="360"/>
      </w:pPr>
    </w:lvl>
    <w:lvl w:ilvl="2" w:tplc="D7AA4D76">
      <w:start w:val="1"/>
      <w:numFmt w:val="lowerRoman"/>
      <w:lvlText w:val="%3."/>
      <w:lvlJc w:val="right"/>
      <w:pPr>
        <w:ind w:left="2160" w:hanging="180"/>
      </w:pPr>
    </w:lvl>
    <w:lvl w:ilvl="3" w:tplc="1FF08696">
      <w:start w:val="1"/>
      <w:numFmt w:val="decimal"/>
      <w:lvlText w:val="%4."/>
      <w:lvlJc w:val="left"/>
      <w:pPr>
        <w:ind w:left="2880" w:hanging="360"/>
      </w:pPr>
    </w:lvl>
    <w:lvl w:ilvl="4" w:tplc="C2D63450">
      <w:start w:val="1"/>
      <w:numFmt w:val="lowerLetter"/>
      <w:lvlText w:val="%5."/>
      <w:lvlJc w:val="left"/>
      <w:pPr>
        <w:ind w:left="3600" w:hanging="360"/>
      </w:pPr>
    </w:lvl>
    <w:lvl w:ilvl="5" w:tplc="671858FE">
      <w:start w:val="1"/>
      <w:numFmt w:val="lowerRoman"/>
      <w:lvlText w:val="%6."/>
      <w:lvlJc w:val="right"/>
      <w:pPr>
        <w:ind w:left="4320" w:hanging="180"/>
      </w:pPr>
    </w:lvl>
    <w:lvl w:ilvl="6" w:tplc="9E886556">
      <w:start w:val="1"/>
      <w:numFmt w:val="decimal"/>
      <w:lvlText w:val="%7."/>
      <w:lvlJc w:val="left"/>
      <w:pPr>
        <w:ind w:left="5040" w:hanging="360"/>
      </w:pPr>
    </w:lvl>
    <w:lvl w:ilvl="7" w:tplc="EEEA3E8E">
      <w:start w:val="1"/>
      <w:numFmt w:val="lowerLetter"/>
      <w:lvlText w:val="%8."/>
      <w:lvlJc w:val="left"/>
      <w:pPr>
        <w:ind w:left="5760" w:hanging="360"/>
      </w:pPr>
    </w:lvl>
    <w:lvl w:ilvl="8" w:tplc="425AC4C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04A34"/>
    <w:multiLevelType w:val="hybridMultilevel"/>
    <w:tmpl w:val="E37A5D8C"/>
    <w:lvl w:ilvl="0" w:tplc="91061376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245815">
    <w:abstractNumId w:val="5"/>
  </w:num>
  <w:num w:numId="2" w16cid:durableId="1728992693">
    <w:abstractNumId w:val="6"/>
  </w:num>
  <w:num w:numId="3" w16cid:durableId="828908619">
    <w:abstractNumId w:val="2"/>
  </w:num>
  <w:num w:numId="4" w16cid:durableId="1836919744">
    <w:abstractNumId w:val="0"/>
  </w:num>
  <w:num w:numId="5" w16cid:durableId="1839231250">
    <w:abstractNumId w:val="7"/>
  </w:num>
  <w:num w:numId="6" w16cid:durableId="234170064">
    <w:abstractNumId w:val="4"/>
  </w:num>
  <w:num w:numId="7" w16cid:durableId="2070886058">
    <w:abstractNumId w:val="9"/>
  </w:num>
  <w:num w:numId="8" w16cid:durableId="1317107969">
    <w:abstractNumId w:val="3"/>
  </w:num>
  <w:num w:numId="9" w16cid:durableId="1738823439">
    <w:abstractNumId w:val="8"/>
  </w:num>
  <w:num w:numId="10" w16cid:durableId="410741062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rnan Lozano">
    <w15:presenceInfo w15:providerId="Windows Live" w15:userId="54275d34549a4b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_tradnl" w:vendorID="64" w:dllVersion="6" w:nlCheck="1" w:checkStyle="0"/>
  <w:activeWritingStyle w:appName="MSWord" w:lang="es-CO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417"/>
    <w:rsid w:val="00000E7B"/>
    <w:rsid w:val="0000482C"/>
    <w:rsid w:val="000066E2"/>
    <w:rsid w:val="0001037B"/>
    <w:rsid w:val="00011645"/>
    <w:rsid w:val="000122B0"/>
    <w:rsid w:val="00014637"/>
    <w:rsid w:val="0001512B"/>
    <w:rsid w:val="000176B6"/>
    <w:rsid w:val="000230D2"/>
    <w:rsid w:val="000233B3"/>
    <w:rsid w:val="00023555"/>
    <w:rsid w:val="00023D24"/>
    <w:rsid w:val="00024572"/>
    <w:rsid w:val="000246E5"/>
    <w:rsid w:val="000256D7"/>
    <w:rsid w:val="00027391"/>
    <w:rsid w:val="0003039A"/>
    <w:rsid w:val="0003313C"/>
    <w:rsid w:val="00033BAA"/>
    <w:rsid w:val="00033CE6"/>
    <w:rsid w:val="00036F88"/>
    <w:rsid w:val="00037D97"/>
    <w:rsid w:val="00040A5B"/>
    <w:rsid w:val="00042BE1"/>
    <w:rsid w:val="000444D1"/>
    <w:rsid w:val="000446DC"/>
    <w:rsid w:val="00047BBF"/>
    <w:rsid w:val="00050878"/>
    <w:rsid w:val="00052830"/>
    <w:rsid w:val="00053A20"/>
    <w:rsid w:val="00054FB7"/>
    <w:rsid w:val="00055558"/>
    <w:rsid w:val="000565A9"/>
    <w:rsid w:val="00060CB7"/>
    <w:rsid w:val="00070524"/>
    <w:rsid w:val="00071487"/>
    <w:rsid w:val="000724E6"/>
    <w:rsid w:val="00073143"/>
    <w:rsid w:val="0007379F"/>
    <w:rsid w:val="000755BF"/>
    <w:rsid w:val="00075D61"/>
    <w:rsid w:val="00076020"/>
    <w:rsid w:val="0007638D"/>
    <w:rsid w:val="00077C78"/>
    <w:rsid w:val="00080240"/>
    <w:rsid w:val="000817F4"/>
    <w:rsid w:val="00082546"/>
    <w:rsid w:val="00083306"/>
    <w:rsid w:val="00084275"/>
    <w:rsid w:val="00085049"/>
    <w:rsid w:val="0008542A"/>
    <w:rsid w:val="0008631F"/>
    <w:rsid w:val="00086E32"/>
    <w:rsid w:val="00087B11"/>
    <w:rsid w:val="000908F5"/>
    <w:rsid w:val="00091F53"/>
    <w:rsid w:val="00091FDE"/>
    <w:rsid w:val="00094ECB"/>
    <w:rsid w:val="000973B6"/>
    <w:rsid w:val="000A06E2"/>
    <w:rsid w:val="000A4AD1"/>
    <w:rsid w:val="000A6C56"/>
    <w:rsid w:val="000A729E"/>
    <w:rsid w:val="000A7F1E"/>
    <w:rsid w:val="000B0E32"/>
    <w:rsid w:val="000B2664"/>
    <w:rsid w:val="000B2B84"/>
    <w:rsid w:val="000B6EF9"/>
    <w:rsid w:val="000C0719"/>
    <w:rsid w:val="000C079C"/>
    <w:rsid w:val="000C5908"/>
    <w:rsid w:val="000C5FB7"/>
    <w:rsid w:val="000C79FA"/>
    <w:rsid w:val="000C7E0A"/>
    <w:rsid w:val="000C7E24"/>
    <w:rsid w:val="000D244C"/>
    <w:rsid w:val="000D30D4"/>
    <w:rsid w:val="000D5036"/>
    <w:rsid w:val="000D6BFA"/>
    <w:rsid w:val="000D7FAC"/>
    <w:rsid w:val="000E417F"/>
    <w:rsid w:val="000E5BF8"/>
    <w:rsid w:val="000E771B"/>
    <w:rsid w:val="000F0708"/>
    <w:rsid w:val="000F5962"/>
    <w:rsid w:val="001031A3"/>
    <w:rsid w:val="001038CF"/>
    <w:rsid w:val="00103BAE"/>
    <w:rsid w:val="001040F7"/>
    <w:rsid w:val="00105421"/>
    <w:rsid w:val="001074C5"/>
    <w:rsid w:val="001075C3"/>
    <w:rsid w:val="001076C1"/>
    <w:rsid w:val="001119AD"/>
    <w:rsid w:val="001143DB"/>
    <w:rsid w:val="001148C0"/>
    <w:rsid w:val="00115265"/>
    <w:rsid w:val="00115679"/>
    <w:rsid w:val="00116455"/>
    <w:rsid w:val="00122292"/>
    <w:rsid w:val="00122404"/>
    <w:rsid w:val="0012418E"/>
    <w:rsid w:val="00125558"/>
    <w:rsid w:val="0012725C"/>
    <w:rsid w:val="001317D1"/>
    <w:rsid w:val="00131900"/>
    <w:rsid w:val="00131DAD"/>
    <w:rsid w:val="00134B3A"/>
    <w:rsid w:val="001351EA"/>
    <w:rsid w:val="001374D4"/>
    <w:rsid w:val="001403DA"/>
    <w:rsid w:val="00143018"/>
    <w:rsid w:val="001460A4"/>
    <w:rsid w:val="00146B87"/>
    <w:rsid w:val="00146C6A"/>
    <w:rsid w:val="00151B6B"/>
    <w:rsid w:val="00156B81"/>
    <w:rsid w:val="00161899"/>
    <w:rsid w:val="00163F01"/>
    <w:rsid w:val="001712A3"/>
    <w:rsid w:val="00171E39"/>
    <w:rsid w:val="00176E45"/>
    <w:rsid w:val="00181263"/>
    <w:rsid w:val="00181326"/>
    <w:rsid w:val="00182307"/>
    <w:rsid w:val="001846B3"/>
    <w:rsid w:val="001859E7"/>
    <w:rsid w:val="001864AF"/>
    <w:rsid w:val="00192437"/>
    <w:rsid w:val="001926E8"/>
    <w:rsid w:val="00195EBA"/>
    <w:rsid w:val="00197668"/>
    <w:rsid w:val="001A0210"/>
    <w:rsid w:val="001A02A5"/>
    <w:rsid w:val="001A19FA"/>
    <w:rsid w:val="001A418B"/>
    <w:rsid w:val="001A53A5"/>
    <w:rsid w:val="001A6839"/>
    <w:rsid w:val="001A77C9"/>
    <w:rsid w:val="001A7866"/>
    <w:rsid w:val="001B1563"/>
    <w:rsid w:val="001B3B12"/>
    <w:rsid w:val="001B4757"/>
    <w:rsid w:val="001B7319"/>
    <w:rsid w:val="001C0433"/>
    <w:rsid w:val="001C1483"/>
    <w:rsid w:val="001C476F"/>
    <w:rsid w:val="001C4B4C"/>
    <w:rsid w:val="001C5113"/>
    <w:rsid w:val="001C5499"/>
    <w:rsid w:val="001C5D9C"/>
    <w:rsid w:val="001C69A2"/>
    <w:rsid w:val="001C7C7A"/>
    <w:rsid w:val="001D051F"/>
    <w:rsid w:val="001D1B0A"/>
    <w:rsid w:val="001D321B"/>
    <w:rsid w:val="001D4C08"/>
    <w:rsid w:val="001D6302"/>
    <w:rsid w:val="001E0871"/>
    <w:rsid w:val="001E1215"/>
    <w:rsid w:val="001E3DDC"/>
    <w:rsid w:val="001E50DB"/>
    <w:rsid w:val="001E6A86"/>
    <w:rsid w:val="001F15B0"/>
    <w:rsid w:val="001F201A"/>
    <w:rsid w:val="001F27A8"/>
    <w:rsid w:val="001F3FFD"/>
    <w:rsid w:val="001F4F64"/>
    <w:rsid w:val="001F6278"/>
    <w:rsid w:val="00200643"/>
    <w:rsid w:val="0020311E"/>
    <w:rsid w:val="00204ED3"/>
    <w:rsid w:val="00206878"/>
    <w:rsid w:val="00206EF0"/>
    <w:rsid w:val="002104E0"/>
    <w:rsid w:val="00210D2A"/>
    <w:rsid w:val="00211A4A"/>
    <w:rsid w:val="00211F64"/>
    <w:rsid w:val="00215E27"/>
    <w:rsid w:val="0022191A"/>
    <w:rsid w:val="00221A82"/>
    <w:rsid w:val="00223F36"/>
    <w:rsid w:val="0022413A"/>
    <w:rsid w:val="00224373"/>
    <w:rsid w:val="00224D95"/>
    <w:rsid w:val="002265B7"/>
    <w:rsid w:val="00234138"/>
    <w:rsid w:val="00236049"/>
    <w:rsid w:val="00240A23"/>
    <w:rsid w:val="00242518"/>
    <w:rsid w:val="00242876"/>
    <w:rsid w:val="00246B9C"/>
    <w:rsid w:val="002471D4"/>
    <w:rsid w:val="00253558"/>
    <w:rsid w:val="00253FD1"/>
    <w:rsid w:val="00256ACA"/>
    <w:rsid w:val="00261204"/>
    <w:rsid w:val="002616B1"/>
    <w:rsid w:val="0026295D"/>
    <w:rsid w:val="00264133"/>
    <w:rsid w:val="00264880"/>
    <w:rsid w:val="00264BCB"/>
    <w:rsid w:val="00265FC7"/>
    <w:rsid w:val="00267787"/>
    <w:rsid w:val="0027201D"/>
    <w:rsid w:val="00272128"/>
    <w:rsid w:val="002726DF"/>
    <w:rsid w:val="00274045"/>
    <w:rsid w:val="00277AB6"/>
    <w:rsid w:val="002807B1"/>
    <w:rsid w:val="00282D09"/>
    <w:rsid w:val="002830CD"/>
    <w:rsid w:val="0028327D"/>
    <w:rsid w:val="00283F91"/>
    <w:rsid w:val="00286205"/>
    <w:rsid w:val="00290B89"/>
    <w:rsid w:val="00293730"/>
    <w:rsid w:val="00295916"/>
    <w:rsid w:val="00295E07"/>
    <w:rsid w:val="00295FFE"/>
    <w:rsid w:val="00296E10"/>
    <w:rsid w:val="002A0BD8"/>
    <w:rsid w:val="002A5553"/>
    <w:rsid w:val="002A64B1"/>
    <w:rsid w:val="002B33BF"/>
    <w:rsid w:val="002B44E3"/>
    <w:rsid w:val="002B638D"/>
    <w:rsid w:val="002C05B3"/>
    <w:rsid w:val="002C2D94"/>
    <w:rsid w:val="002C3346"/>
    <w:rsid w:val="002C3B37"/>
    <w:rsid w:val="002C549C"/>
    <w:rsid w:val="002D2751"/>
    <w:rsid w:val="002D2A1B"/>
    <w:rsid w:val="002D2B09"/>
    <w:rsid w:val="002D3B37"/>
    <w:rsid w:val="002E351B"/>
    <w:rsid w:val="002F2437"/>
    <w:rsid w:val="002F2958"/>
    <w:rsid w:val="002F348A"/>
    <w:rsid w:val="002F6205"/>
    <w:rsid w:val="002F7E1F"/>
    <w:rsid w:val="003004CA"/>
    <w:rsid w:val="0030112D"/>
    <w:rsid w:val="003031AE"/>
    <w:rsid w:val="003114C2"/>
    <w:rsid w:val="00311519"/>
    <w:rsid w:val="003124DF"/>
    <w:rsid w:val="003137C9"/>
    <w:rsid w:val="0031514B"/>
    <w:rsid w:val="0031678F"/>
    <w:rsid w:val="003173C4"/>
    <w:rsid w:val="0031756D"/>
    <w:rsid w:val="00321FBA"/>
    <w:rsid w:val="00323197"/>
    <w:rsid w:val="00324731"/>
    <w:rsid w:val="0033101C"/>
    <w:rsid w:val="00331077"/>
    <w:rsid w:val="003319AE"/>
    <w:rsid w:val="00333EBE"/>
    <w:rsid w:val="00334AEE"/>
    <w:rsid w:val="00334B89"/>
    <w:rsid w:val="0033756A"/>
    <w:rsid w:val="0034103E"/>
    <w:rsid w:val="00345A1C"/>
    <w:rsid w:val="00345E50"/>
    <w:rsid w:val="00347FC1"/>
    <w:rsid w:val="00350510"/>
    <w:rsid w:val="0035206D"/>
    <w:rsid w:val="003534CD"/>
    <w:rsid w:val="00355D1A"/>
    <w:rsid w:val="00356378"/>
    <w:rsid w:val="003602D2"/>
    <w:rsid w:val="00361D2A"/>
    <w:rsid w:val="0036449D"/>
    <w:rsid w:val="003663FE"/>
    <w:rsid w:val="00367294"/>
    <w:rsid w:val="003679E8"/>
    <w:rsid w:val="00367ED1"/>
    <w:rsid w:val="00373F39"/>
    <w:rsid w:val="00374956"/>
    <w:rsid w:val="003765F3"/>
    <w:rsid w:val="00376BD8"/>
    <w:rsid w:val="0038414D"/>
    <w:rsid w:val="00386274"/>
    <w:rsid w:val="003866B1"/>
    <w:rsid w:val="003878DD"/>
    <w:rsid w:val="00390DC6"/>
    <w:rsid w:val="0039361B"/>
    <w:rsid w:val="003961E1"/>
    <w:rsid w:val="003962CB"/>
    <w:rsid w:val="00396512"/>
    <w:rsid w:val="003967E8"/>
    <w:rsid w:val="00397590"/>
    <w:rsid w:val="003A0635"/>
    <w:rsid w:val="003A2309"/>
    <w:rsid w:val="003A2FD0"/>
    <w:rsid w:val="003A645C"/>
    <w:rsid w:val="003B059E"/>
    <w:rsid w:val="003B23FD"/>
    <w:rsid w:val="003B28B9"/>
    <w:rsid w:val="003B2B2C"/>
    <w:rsid w:val="003B3F50"/>
    <w:rsid w:val="003B71ED"/>
    <w:rsid w:val="003C3614"/>
    <w:rsid w:val="003C40C0"/>
    <w:rsid w:val="003C64E5"/>
    <w:rsid w:val="003C76DA"/>
    <w:rsid w:val="003D2F3F"/>
    <w:rsid w:val="003D676A"/>
    <w:rsid w:val="003E0D60"/>
    <w:rsid w:val="003E1A21"/>
    <w:rsid w:val="003E1B9C"/>
    <w:rsid w:val="003F1D1A"/>
    <w:rsid w:val="003F3543"/>
    <w:rsid w:val="003F446B"/>
    <w:rsid w:val="00400A7D"/>
    <w:rsid w:val="00402571"/>
    <w:rsid w:val="00405DD2"/>
    <w:rsid w:val="00407E09"/>
    <w:rsid w:val="00411518"/>
    <w:rsid w:val="0041186E"/>
    <w:rsid w:val="00411A40"/>
    <w:rsid w:val="0041350C"/>
    <w:rsid w:val="00414308"/>
    <w:rsid w:val="00422453"/>
    <w:rsid w:val="00433CEA"/>
    <w:rsid w:val="00434F94"/>
    <w:rsid w:val="004366B0"/>
    <w:rsid w:val="00436CE6"/>
    <w:rsid w:val="004418F8"/>
    <w:rsid w:val="004448CA"/>
    <w:rsid w:val="00445AE7"/>
    <w:rsid w:val="00445C45"/>
    <w:rsid w:val="00450ABF"/>
    <w:rsid w:val="004524ED"/>
    <w:rsid w:val="00454004"/>
    <w:rsid w:val="0045423C"/>
    <w:rsid w:val="00454CFA"/>
    <w:rsid w:val="00466248"/>
    <w:rsid w:val="00466664"/>
    <w:rsid w:val="0046760E"/>
    <w:rsid w:val="00467F77"/>
    <w:rsid w:val="00470822"/>
    <w:rsid w:val="00470B38"/>
    <w:rsid w:val="00480543"/>
    <w:rsid w:val="00482949"/>
    <w:rsid w:val="004829F5"/>
    <w:rsid w:val="004842C9"/>
    <w:rsid w:val="00484EF0"/>
    <w:rsid w:val="00485487"/>
    <w:rsid w:val="004858CF"/>
    <w:rsid w:val="00492546"/>
    <w:rsid w:val="0049548D"/>
    <w:rsid w:val="004A497B"/>
    <w:rsid w:val="004B04EE"/>
    <w:rsid w:val="004B1B6D"/>
    <w:rsid w:val="004B2FB2"/>
    <w:rsid w:val="004B4D1D"/>
    <w:rsid w:val="004B5665"/>
    <w:rsid w:val="004B5728"/>
    <w:rsid w:val="004C0907"/>
    <w:rsid w:val="004C1C5D"/>
    <w:rsid w:val="004C23AE"/>
    <w:rsid w:val="004C3933"/>
    <w:rsid w:val="004C442D"/>
    <w:rsid w:val="004C4A82"/>
    <w:rsid w:val="004C5B1F"/>
    <w:rsid w:val="004C63A3"/>
    <w:rsid w:val="004D099B"/>
    <w:rsid w:val="004D16E6"/>
    <w:rsid w:val="004D208E"/>
    <w:rsid w:val="004D3115"/>
    <w:rsid w:val="004D43FA"/>
    <w:rsid w:val="004D61EB"/>
    <w:rsid w:val="004E058A"/>
    <w:rsid w:val="004E0868"/>
    <w:rsid w:val="004E35A6"/>
    <w:rsid w:val="004E48CE"/>
    <w:rsid w:val="004E4AEA"/>
    <w:rsid w:val="004E653A"/>
    <w:rsid w:val="004E71AD"/>
    <w:rsid w:val="004F1420"/>
    <w:rsid w:val="004F39D1"/>
    <w:rsid w:val="004F6404"/>
    <w:rsid w:val="004F65EC"/>
    <w:rsid w:val="004F6939"/>
    <w:rsid w:val="004F7795"/>
    <w:rsid w:val="004F7FF2"/>
    <w:rsid w:val="00500C3E"/>
    <w:rsid w:val="00501B1A"/>
    <w:rsid w:val="0050337A"/>
    <w:rsid w:val="0050345A"/>
    <w:rsid w:val="0050384B"/>
    <w:rsid w:val="00504411"/>
    <w:rsid w:val="0050458E"/>
    <w:rsid w:val="00504AB0"/>
    <w:rsid w:val="00504D65"/>
    <w:rsid w:val="00506EAC"/>
    <w:rsid w:val="005105D5"/>
    <w:rsid w:val="005119B5"/>
    <w:rsid w:val="00520EA0"/>
    <w:rsid w:val="00521DFC"/>
    <w:rsid w:val="00523321"/>
    <w:rsid w:val="00532554"/>
    <w:rsid w:val="00532E7C"/>
    <w:rsid w:val="0053620F"/>
    <w:rsid w:val="005368B3"/>
    <w:rsid w:val="00541287"/>
    <w:rsid w:val="00544C25"/>
    <w:rsid w:val="00544D02"/>
    <w:rsid w:val="00545CD6"/>
    <w:rsid w:val="005471F0"/>
    <w:rsid w:val="00552FC6"/>
    <w:rsid w:val="00552FCF"/>
    <w:rsid w:val="0055624C"/>
    <w:rsid w:val="00557E44"/>
    <w:rsid w:val="00560305"/>
    <w:rsid w:val="00561201"/>
    <w:rsid w:val="005651E9"/>
    <w:rsid w:val="0057090D"/>
    <w:rsid w:val="005712F2"/>
    <w:rsid w:val="005716A6"/>
    <w:rsid w:val="005716B3"/>
    <w:rsid w:val="00573FFD"/>
    <w:rsid w:val="005749F8"/>
    <w:rsid w:val="00576623"/>
    <w:rsid w:val="00576936"/>
    <w:rsid w:val="00577927"/>
    <w:rsid w:val="00581363"/>
    <w:rsid w:val="005813C6"/>
    <w:rsid w:val="005826E5"/>
    <w:rsid w:val="005829EF"/>
    <w:rsid w:val="00582D67"/>
    <w:rsid w:val="00583979"/>
    <w:rsid w:val="00584DB4"/>
    <w:rsid w:val="00586BAD"/>
    <w:rsid w:val="005873C0"/>
    <w:rsid w:val="0058764B"/>
    <w:rsid w:val="00592FF8"/>
    <w:rsid w:val="00595F0A"/>
    <w:rsid w:val="00596B63"/>
    <w:rsid w:val="00596E33"/>
    <w:rsid w:val="00597BBC"/>
    <w:rsid w:val="005A0C5A"/>
    <w:rsid w:val="005A1F30"/>
    <w:rsid w:val="005A37BB"/>
    <w:rsid w:val="005B09FF"/>
    <w:rsid w:val="005B51CC"/>
    <w:rsid w:val="005B5EEC"/>
    <w:rsid w:val="005B61FC"/>
    <w:rsid w:val="005B74B3"/>
    <w:rsid w:val="005C0F62"/>
    <w:rsid w:val="005C1E10"/>
    <w:rsid w:val="005C31F8"/>
    <w:rsid w:val="005C52AB"/>
    <w:rsid w:val="005C5CA2"/>
    <w:rsid w:val="005C77F9"/>
    <w:rsid w:val="005D077E"/>
    <w:rsid w:val="005D14ED"/>
    <w:rsid w:val="005D3FAC"/>
    <w:rsid w:val="005D4D4E"/>
    <w:rsid w:val="005D4F9E"/>
    <w:rsid w:val="005D6A08"/>
    <w:rsid w:val="005D72AC"/>
    <w:rsid w:val="005E1349"/>
    <w:rsid w:val="005E67D1"/>
    <w:rsid w:val="005E70CF"/>
    <w:rsid w:val="005F24ED"/>
    <w:rsid w:val="005F2C97"/>
    <w:rsid w:val="005F34FD"/>
    <w:rsid w:val="005F3C9F"/>
    <w:rsid w:val="005F3D4F"/>
    <w:rsid w:val="005F410E"/>
    <w:rsid w:val="00600805"/>
    <w:rsid w:val="00600F3B"/>
    <w:rsid w:val="00601A5A"/>
    <w:rsid w:val="006036C0"/>
    <w:rsid w:val="006041F7"/>
    <w:rsid w:val="006079F7"/>
    <w:rsid w:val="00612AF4"/>
    <w:rsid w:val="00614605"/>
    <w:rsid w:val="0061566C"/>
    <w:rsid w:val="00615A26"/>
    <w:rsid w:val="006160E2"/>
    <w:rsid w:val="00623FE8"/>
    <w:rsid w:val="00625F3C"/>
    <w:rsid w:val="0062688D"/>
    <w:rsid w:val="00630C71"/>
    <w:rsid w:val="00631007"/>
    <w:rsid w:val="006319DA"/>
    <w:rsid w:val="00633A0A"/>
    <w:rsid w:val="00636C9C"/>
    <w:rsid w:val="0064284A"/>
    <w:rsid w:val="006437A7"/>
    <w:rsid w:val="00644BCF"/>
    <w:rsid w:val="00645A4F"/>
    <w:rsid w:val="00645D68"/>
    <w:rsid w:val="00647AF1"/>
    <w:rsid w:val="006526F3"/>
    <w:rsid w:val="00652867"/>
    <w:rsid w:val="00654F93"/>
    <w:rsid w:val="00655010"/>
    <w:rsid w:val="006554FE"/>
    <w:rsid w:val="00655D07"/>
    <w:rsid w:val="0065718D"/>
    <w:rsid w:val="006608F1"/>
    <w:rsid w:val="0066137F"/>
    <w:rsid w:val="00662529"/>
    <w:rsid w:val="00662EBB"/>
    <w:rsid w:val="00663A29"/>
    <w:rsid w:val="00663F02"/>
    <w:rsid w:val="00665134"/>
    <w:rsid w:val="00670548"/>
    <w:rsid w:val="00670773"/>
    <w:rsid w:val="00677E83"/>
    <w:rsid w:val="006809EE"/>
    <w:rsid w:val="006813C3"/>
    <w:rsid w:val="00681412"/>
    <w:rsid w:val="00683376"/>
    <w:rsid w:val="006844AB"/>
    <w:rsid w:val="00684A2C"/>
    <w:rsid w:val="006862C8"/>
    <w:rsid w:val="006863D1"/>
    <w:rsid w:val="00686EE5"/>
    <w:rsid w:val="0069083C"/>
    <w:rsid w:val="00692F16"/>
    <w:rsid w:val="00693739"/>
    <w:rsid w:val="006945F6"/>
    <w:rsid w:val="00694F75"/>
    <w:rsid w:val="006A0090"/>
    <w:rsid w:val="006A311C"/>
    <w:rsid w:val="006A4A56"/>
    <w:rsid w:val="006B3547"/>
    <w:rsid w:val="006B79B0"/>
    <w:rsid w:val="006C2655"/>
    <w:rsid w:val="006C35C3"/>
    <w:rsid w:val="006C48E4"/>
    <w:rsid w:val="006C57C8"/>
    <w:rsid w:val="006C5CB6"/>
    <w:rsid w:val="006D03FB"/>
    <w:rsid w:val="006D37D1"/>
    <w:rsid w:val="006E0551"/>
    <w:rsid w:val="006E3B6E"/>
    <w:rsid w:val="006E7977"/>
    <w:rsid w:val="006F13C8"/>
    <w:rsid w:val="006F2486"/>
    <w:rsid w:val="006F32D9"/>
    <w:rsid w:val="006F4F7B"/>
    <w:rsid w:val="006F5BA2"/>
    <w:rsid w:val="006F76B1"/>
    <w:rsid w:val="0070137A"/>
    <w:rsid w:val="0070424E"/>
    <w:rsid w:val="0070636F"/>
    <w:rsid w:val="00706A1F"/>
    <w:rsid w:val="00711E88"/>
    <w:rsid w:val="00712CA1"/>
    <w:rsid w:val="00721F43"/>
    <w:rsid w:val="007238B6"/>
    <w:rsid w:val="007239A0"/>
    <w:rsid w:val="00723DAD"/>
    <w:rsid w:val="007240EB"/>
    <w:rsid w:val="007319AF"/>
    <w:rsid w:val="00733490"/>
    <w:rsid w:val="007335C1"/>
    <w:rsid w:val="0073384A"/>
    <w:rsid w:val="00735F41"/>
    <w:rsid w:val="007361D8"/>
    <w:rsid w:val="0073622F"/>
    <w:rsid w:val="00736500"/>
    <w:rsid w:val="00736F76"/>
    <w:rsid w:val="00741062"/>
    <w:rsid w:val="00743D7C"/>
    <w:rsid w:val="007449B8"/>
    <w:rsid w:val="00746850"/>
    <w:rsid w:val="00752FBA"/>
    <w:rsid w:val="0075480C"/>
    <w:rsid w:val="00755B9A"/>
    <w:rsid w:val="00756015"/>
    <w:rsid w:val="00757EDF"/>
    <w:rsid w:val="00760B2E"/>
    <w:rsid w:val="007619A6"/>
    <w:rsid w:val="007672F7"/>
    <w:rsid w:val="0076746D"/>
    <w:rsid w:val="00770700"/>
    <w:rsid w:val="00771C0F"/>
    <w:rsid w:val="0077277A"/>
    <w:rsid w:val="007773E7"/>
    <w:rsid w:val="0077742F"/>
    <w:rsid w:val="00777A28"/>
    <w:rsid w:val="007807DD"/>
    <w:rsid w:val="00784F12"/>
    <w:rsid w:val="007914B9"/>
    <w:rsid w:val="00791F5A"/>
    <w:rsid w:val="007920A4"/>
    <w:rsid w:val="007922B9"/>
    <w:rsid w:val="0079386D"/>
    <w:rsid w:val="00795575"/>
    <w:rsid w:val="00796AFF"/>
    <w:rsid w:val="00796B11"/>
    <w:rsid w:val="007A3FF3"/>
    <w:rsid w:val="007A6D90"/>
    <w:rsid w:val="007B2FD8"/>
    <w:rsid w:val="007B3CA6"/>
    <w:rsid w:val="007B6DFF"/>
    <w:rsid w:val="007B7174"/>
    <w:rsid w:val="007C0E34"/>
    <w:rsid w:val="007C3403"/>
    <w:rsid w:val="007D05E5"/>
    <w:rsid w:val="007D416F"/>
    <w:rsid w:val="007D57FD"/>
    <w:rsid w:val="007D6287"/>
    <w:rsid w:val="007D7046"/>
    <w:rsid w:val="007E143C"/>
    <w:rsid w:val="007E1D85"/>
    <w:rsid w:val="007E443D"/>
    <w:rsid w:val="007E45AC"/>
    <w:rsid w:val="007F3473"/>
    <w:rsid w:val="007F5AE9"/>
    <w:rsid w:val="007F68D3"/>
    <w:rsid w:val="00800021"/>
    <w:rsid w:val="0080098D"/>
    <w:rsid w:val="00804CEF"/>
    <w:rsid w:val="00805B51"/>
    <w:rsid w:val="008075FC"/>
    <w:rsid w:val="008078BF"/>
    <w:rsid w:val="00813EAE"/>
    <w:rsid w:val="00814870"/>
    <w:rsid w:val="008179ED"/>
    <w:rsid w:val="00820093"/>
    <w:rsid w:val="00821DBF"/>
    <w:rsid w:val="0082295E"/>
    <w:rsid w:val="00825F97"/>
    <w:rsid w:val="00826C13"/>
    <w:rsid w:val="008272A3"/>
    <w:rsid w:val="00827699"/>
    <w:rsid w:val="00831F81"/>
    <w:rsid w:val="008343BE"/>
    <w:rsid w:val="00835F02"/>
    <w:rsid w:val="00837C74"/>
    <w:rsid w:val="00844558"/>
    <w:rsid w:val="008465DA"/>
    <w:rsid w:val="00846EC1"/>
    <w:rsid w:val="008505A5"/>
    <w:rsid w:val="00851151"/>
    <w:rsid w:val="00855596"/>
    <w:rsid w:val="008569E4"/>
    <w:rsid w:val="00856D1D"/>
    <w:rsid w:val="00863DCF"/>
    <w:rsid w:val="008646C0"/>
    <w:rsid w:val="00866CBC"/>
    <w:rsid w:val="00872A83"/>
    <w:rsid w:val="00874155"/>
    <w:rsid w:val="0087579C"/>
    <w:rsid w:val="008766E9"/>
    <w:rsid w:val="00877ABA"/>
    <w:rsid w:val="008803A2"/>
    <w:rsid w:val="00885B1C"/>
    <w:rsid w:val="00890CB1"/>
    <w:rsid w:val="008920D5"/>
    <w:rsid w:val="00892224"/>
    <w:rsid w:val="00895940"/>
    <w:rsid w:val="00897F51"/>
    <w:rsid w:val="008A2A44"/>
    <w:rsid w:val="008A5DB6"/>
    <w:rsid w:val="008A6574"/>
    <w:rsid w:val="008A7D22"/>
    <w:rsid w:val="008B2038"/>
    <w:rsid w:val="008B2D29"/>
    <w:rsid w:val="008B3FB9"/>
    <w:rsid w:val="008B4470"/>
    <w:rsid w:val="008B5B08"/>
    <w:rsid w:val="008B63AB"/>
    <w:rsid w:val="008B7E8F"/>
    <w:rsid w:val="008C4613"/>
    <w:rsid w:val="008C6C2C"/>
    <w:rsid w:val="008C6E3B"/>
    <w:rsid w:val="008D11FA"/>
    <w:rsid w:val="008D44AF"/>
    <w:rsid w:val="008D4EFB"/>
    <w:rsid w:val="008D596F"/>
    <w:rsid w:val="008D76AF"/>
    <w:rsid w:val="008E3036"/>
    <w:rsid w:val="008E3F2A"/>
    <w:rsid w:val="008E43AF"/>
    <w:rsid w:val="008E4DA1"/>
    <w:rsid w:val="008E64FE"/>
    <w:rsid w:val="008E6D20"/>
    <w:rsid w:val="008E7697"/>
    <w:rsid w:val="008F1566"/>
    <w:rsid w:val="008F1AAB"/>
    <w:rsid w:val="008F1C36"/>
    <w:rsid w:val="008F1EFC"/>
    <w:rsid w:val="008F5805"/>
    <w:rsid w:val="008F6EF4"/>
    <w:rsid w:val="008F7326"/>
    <w:rsid w:val="008F7899"/>
    <w:rsid w:val="008F78FA"/>
    <w:rsid w:val="0090093A"/>
    <w:rsid w:val="00902327"/>
    <w:rsid w:val="009024D1"/>
    <w:rsid w:val="009030A2"/>
    <w:rsid w:val="00911571"/>
    <w:rsid w:val="00911A93"/>
    <w:rsid w:val="00912662"/>
    <w:rsid w:val="00917665"/>
    <w:rsid w:val="0092443A"/>
    <w:rsid w:val="00924CD4"/>
    <w:rsid w:val="00931E1F"/>
    <w:rsid w:val="009321BC"/>
    <w:rsid w:val="00932F98"/>
    <w:rsid w:val="009345C3"/>
    <w:rsid w:val="00942024"/>
    <w:rsid w:val="00942BB8"/>
    <w:rsid w:val="00943469"/>
    <w:rsid w:val="00945189"/>
    <w:rsid w:val="00947982"/>
    <w:rsid w:val="00947C80"/>
    <w:rsid w:val="00950F7B"/>
    <w:rsid w:val="00953308"/>
    <w:rsid w:val="00955A77"/>
    <w:rsid w:val="00961AF8"/>
    <w:rsid w:val="00964328"/>
    <w:rsid w:val="009644D8"/>
    <w:rsid w:val="00965FF2"/>
    <w:rsid w:val="009667C3"/>
    <w:rsid w:val="0096687A"/>
    <w:rsid w:val="00970F74"/>
    <w:rsid w:val="009718F5"/>
    <w:rsid w:val="009734BA"/>
    <w:rsid w:val="0097539F"/>
    <w:rsid w:val="00975E8D"/>
    <w:rsid w:val="00976121"/>
    <w:rsid w:val="00976A21"/>
    <w:rsid w:val="00981C8C"/>
    <w:rsid w:val="0098510A"/>
    <w:rsid w:val="009915F9"/>
    <w:rsid w:val="00992762"/>
    <w:rsid w:val="00993CF7"/>
    <w:rsid w:val="009A0BE8"/>
    <w:rsid w:val="009A0E1A"/>
    <w:rsid w:val="009A1B22"/>
    <w:rsid w:val="009A37B0"/>
    <w:rsid w:val="009A3FFE"/>
    <w:rsid w:val="009A48D8"/>
    <w:rsid w:val="009B2F0D"/>
    <w:rsid w:val="009C41B3"/>
    <w:rsid w:val="009C4670"/>
    <w:rsid w:val="009E1446"/>
    <w:rsid w:val="009E1A19"/>
    <w:rsid w:val="009E33B9"/>
    <w:rsid w:val="009E548A"/>
    <w:rsid w:val="009E5505"/>
    <w:rsid w:val="009E56A4"/>
    <w:rsid w:val="009E5766"/>
    <w:rsid w:val="009F5422"/>
    <w:rsid w:val="009F6923"/>
    <w:rsid w:val="009F739E"/>
    <w:rsid w:val="00A021C6"/>
    <w:rsid w:val="00A032E4"/>
    <w:rsid w:val="00A03CE2"/>
    <w:rsid w:val="00A05F4A"/>
    <w:rsid w:val="00A0637B"/>
    <w:rsid w:val="00A06AF7"/>
    <w:rsid w:val="00A06FC5"/>
    <w:rsid w:val="00A0705C"/>
    <w:rsid w:val="00A07C84"/>
    <w:rsid w:val="00A10CF6"/>
    <w:rsid w:val="00A12D6C"/>
    <w:rsid w:val="00A1534E"/>
    <w:rsid w:val="00A15B13"/>
    <w:rsid w:val="00A17FAE"/>
    <w:rsid w:val="00A21278"/>
    <w:rsid w:val="00A22227"/>
    <w:rsid w:val="00A22E01"/>
    <w:rsid w:val="00A24524"/>
    <w:rsid w:val="00A261B4"/>
    <w:rsid w:val="00A26648"/>
    <w:rsid w:val="00A278CF"/>
    <w:rsid w:val="00A27B2A"/>
    <w:rsid w:val="00A31693"/>
    <w:rsid w:val="00A31813"/>
    <w:rsid w:val="00A318B2"/>
    <w:rsid w:val="00A34CB2"/>
    <w:rsid w:val="00A36D50"/>
    <w:rsid w:val="00A36F67"/>
    <w:rsid w:val="00A411B7"/>
    <w:rsid w:val="00A4274E"/>
    <w:rsid w:val="00A44103"/>
    <w:rsid w:val="00A44433"/>
    <w:rsid w:val="00A44445"/>
    <w:rsid w:val="00A47C96"/>
    <w:rsid w:val="00A5335B"/>
    <w:rsid w:val="00A56938"/>
    <w:rsid w:val="00A6024C"/>
    <w:rsid w:val="00A60EFB"/>
    <w:rsid w:val="00A66694"/>
    <w:rsid w:val="00A67DD1"/>
    <w:rsid w:val="00A733D3"/>
    <w:rsid w:val="00A74CB2"/>
    <w:rsid w:val="00A74FDD"/>
    <w:rsid w:val="00A7565F"/>
    <w:rsid w:val="00A75F70"/>
    <w:rsid w:val="00A7647E"/>
    <w:rsid w:val="00A775D1"/>
    <w:rsid w:val="00A802F1"/>
    <w:rsid w:val="00A8300E"/>
    <w:rsid w:val="00A83D3D"/>
    <w:rsid w:val="00A87429"/>
    <w:rsid w:val="00A90696"/>
    <w:rsid w:val="00A94C97"/>
    <w:rsid w:val="00A95F3F"/>
    <w:rsid w:val="00AA1D59"/>
    <w:rsid w:val="00AA2ED5"/>
    <w:rsid w:val="00AA3AEC"/>
    <w:rsid w:val="00AA4417"/>
    <w:rsid w:val="00AA582E"/>
    <w:rsid w:val="00AA6D30"/>
    <w:rsid w:val="00AB05FB"/>
    <w:rsid w:val="00AB1399"/>
    <w:rsid w:val="00AB25EE"/>
    <w:rsid w:val="00AB330C"/>
    <w:rsid w:val="00AB500A"/>
    <w:rsid w:val="00AB5EB6"/>
    <w:rsid w:val="00AB609E"/>
    <w:rsid w:val="00AB6459"/>
    <w:rsid w:val="00AB6478"/>
    <w:rsid w:val="00AB7FCB"/>
    <w:rsid w:val="00AC161A"/>
    <w:rsid w:val="00AC163B"/>
    <w:rsid w:val="00AC2F6F"/>
    <w:rsid w:val="00AC45C6"/>
    <w:rsid w:val="00AC6095"/>
    <w:rsid w:val="00AC65E2"/>
    <w:rsid w:val="00AD0188"/>
    <w:rsid w:val="00AD0F99"/>
    <w:rsid w:val="00AD1A57"/>
    <w:rsid w:val="00AD2CEB"/>
    <w:rsid w:val="00AD4370"/>
    <w:rsid w:val="00AD523C"/>
    <w:rsid w:val="00AD5351"/>
    <w:rsid w:val="00AD71B9"/>
    <w:rsid w:val="00AD7C9E"/>
    <w:rsid w:val="00AE0429"/>
    <w:rsid w:val="00AE0932"/>
    <w:rsid w:val="00AE3E58"/>
    <w:rsid w:val="00AE414C"/>
    <w:rsid w:val="00AE4375"/>
    <w:rsid w:val="00AF080E"/>
    <w:rsid w:val="00AF26CB"/>
    <w:rsid w:val="00AF4495"/>
    <w:rsid w:val="00AF5DE9"/>
    <w:rsid w:val="00AF6DF8"/>
    <w:rsid w:val="00AF76B3"/>
    <w:rsid w:val="00B0297C"/>
    <w:rsid w:val="00B058B1"/>
    <w:rsid w:val="00B06DAE"/>
    <w:rsid w:val="00B0759A"/>
    <w:rsid w:val="00B104EA"/>
    <w:rsid w:val="00B10BA9"/>
    <w:rsid w:val="00B1194A"/>
    <w:rsid w:val="00B169A4"/>
    <w:rsid w:val="00B202DD"/>
    <w:rsid w:val="00B20C8F"/>
    <w:rsid w:val="00B218AD"/>
    <w:rsid w:val="00B23312"/>
    <w:rsid w:val="00B244E6"/>
    <w:rsid w:val="00B252B0"/>
    <w:rsid w:val="00B252E9"/>
    <w:rsid w:val="00B261B4"/>
    <w:rsid w:val="00B316DB"/>
    <w:rsid w:val="00B325F7"/>
    <w:rsid w:val="00B32FAD"/>
    <w:rsid w:val="00B331CC"/>
    <w:rsid w:val="00B33FD0"/>
    <w:rsid w:val="00B36132"/>
    <w:rsid w:val="00B3C827"/>
    <w:rsid w:val="00B4189E"/>
    <w:rsid w:val="00B41C16"/>
    <w:rsid w:val="00B4224B"/>
    <w:rsid w:val="00B42AA2"/>
    <w:rsid w:val="00B42FCB"/>
    <w:rsid w:val="00B4490E"/>
    <w:rsid w:val="00B472F2"/>
    <w:rsid w:val="00B50639"/>
    <w:rsid w:val="00B541E3"/>
    <w:rsid w:val="00B60A57"/>
    <w:rsid w:val="00B6201D"/>
    <w:rsid w:val="00B64F05"/>
    <w:rsid w:val="00B666E5"/>
    <w:rsid w:val="00B70F9E"/>
    <w:rsid w:val="00B73B8C"/>
    <w:rsid w:val="00B74518"/>
    <w:rsid w:val="00B769FF"/>
    <w:rsid w:val="00B77B66"/>
    <w:rsid w:val="00B82991"/>
    <w:rsid w:val="00B833C8"/>
    <w:rsid w:val="00B84DAF"/>
    <w:rsid w:val="00B87082"/>
    <w:rsid w:val="00B901D4"/>
    <w:rsid w:val="00B92EDE"/>
    <w:rsid w:val="00B949DB"/>
    <w:rsid w:val="00BA06E7"/>
    <w:rsid w:val="00BA2F69"/>
    <w:rsid w:val="00BA4636"/>
    <w:rsid w:val="00BA6F5D"/>
    <w:rsid w:val="00BB11F7"/>
    <w:rsid w:val="00BB13A2"/>
    <w:rsid w:val="00BB2872"/>
    <w:rsid w:val="00BB42D0"/>
    <w:rsid w:val="00BB4589"/>
    <w:rsid w:val="00BC35D4"/>
    <w:rsid w:val="00BC4BCC"/>
    <w:rsid w:val="00BC5A8B"/>
    <w:rsid w:val="00BD017D"/>
    <w:rsid w:val="00BD13D3"/>
    <w:rsid w:val="00BD3684"/>
    <w:rsid w:val="00BD6BAD"/>
    <w:rsid w:val="00BD7E04"/>
    <w:rsid w:val="00BE25B1"/>
    <w:rsid w:val="00BE277F"/>
    <w:rsid w:val="00BE2CEC"/>
    <w:rsid w:val="00BF0726"/>
    <w:rsid w:val="00BF30E4"/>
    <w:rsid w:val="00C0330B"/>
    <w:rsid w:val="00C0504E"/>
    <w:rsid w:val="00C0627A"/>
    <w:rsid w:val="00C06DAA"/>
    <w:rsid w:val="00C070E7"/>
    <w:rsid w:val="00C11F22"/>
    <w:rsid w:val="00C142A8"/>
    <w:rsid w:val="00C2014F"/>
    <w:rsid w:val="00C2111F"/>
    <w:rsid w:val="00C21CF4"/>
    <w:rsid w:val="00C227E1"/>
    <w:rsid w:val="00C22C44"/>
    <w:rsid w:val="00C23CEC"/>
    <w:rsid w:val="00C2750F"/>
    <w:rsid w:val="00C27751"/>
    <w:rsid w:val="00C27F1A"/>
    <w:rsid w:val="00C301BA"/>
    <w:rsid w:val="00C301DF"/>
    <w:rsid w:val="00C30ACE"/>
    <w:rsid w:val="00C3202C"/>
    <w:rsid w:val="00C32F7A"/>
    <w:rsid w:val="00C3307F"/>
    <w:rsid w:val="00C33428"/>
    <w:rsid w:val="00C34CBD"/>
    <w:rsid w:val="00C3716B"/>
    <w:rsid w:val="00C457A8"/>
    <w:rsid w:val="00C47890"/>
    <w:rsid w:val="00C47D26"/>
    <w:rsid w:val="00C5395F"/>
    <w:rsid w:val="00C60079"/>
    <w:rsid w:val="00C619AB"/>
    <w:rsid w:val="00C620C6"/>
    <w:rsid w:val="00C66CB2"/>
    <w:rsid w:val="00C66CF1"/>
    <w:rsid w:val="00C67210"/>
    <w:rsid w:val="00C7074F"/>
    <w:rsid w:val="00C7084C"/>
    <w:rsid w:val="00C73864"/>
    <w:rsid w:val="00C74CC9"/>
    <w:rsid w:val="00C76E98"/>
    <w:rsid w:val="00C82AF3"/>
    <w:rsid w:val="00C84043"/>
    <w:rsid w:val="00C905DF"/>
    <w:rsid w:val="00C91C91"/>
    <w:rsid w:val="00C94E6C"/>
    <w:rsid w:val="00C9587F"/>
    <w:rsid w:val="00C97C83"/>
    <w:rsid w:val="00CA042C"/>
    <w:rsid w:val="00CA13B7"/>
    <w:rsid w:val="00CA15D9"/>
    <w:rsid w:val="00CA2754"/>
    <w:rsid w:val="00CA29B4"/>
    <w:rsid w:val="00CA3106"/>
    <w:rsid w:val="00CA455D"/>
    <w:rsid w:val="00CA5F0C"/>
    <w:rsid w:val="00CB0551"/>
    <w:rsid w:val="00CB308D"/>
    <w:rsid w:val="00CB4B8C"/>
    <w:rsid w:val="00CB6747"/>
    <w:rsid w:val="00CC19F4"/>
    <w:rsid w:val="00CC1DC8"/>
    <w:rsid w:val="00CD2D24"/>
    <w:rsid w:val="00CD5C02"/>
    <w:rsid w:val="00CD6339"/>
    <w:rsid w:val="00CD688E"/>
    <w:rsid w:val="00CE2482"/>
    <w:rsid w:val="00CE3289"/>
    <w:rsid w:val="00CE36F8"/>
    <w:rsid w:val="00CE6EF6"/>
    <w:rsid w:val="00CF18E9"/>
    <w:rsid w:val="00CF235D"/>
    <w:rsid w:val="00CF31C0"/>
    <w:rsid w:val="00CF35C5"/>
    <w:rsid w:val="00CF55BD"/>
    <w:rsid w:val="00CF57AA"/>
    <w:rsid w:val="00CF7A35"/>
    <w:rsid w:val="00CF7DB2"/>
    <w:rsid w:val="00D020E3"/>
    <w:rsid w:val="00D02D6B"/>
    <w:rsid w:val="00D02E3A"/>
    <w:rsid w:val="00D04A10"/>
    <w:rsid w:val="00D06FE9"/>
    <w:rsid w:val="00D11BEA"/>
    <w:rsid w:val="00D13948"/>
    <w:rsid w:val="00D1542D"/>
    <w:rsid w:val="00D15C2C"/>
    <w:rsid w:val="00D2120D"/>
    <w:rsid w:val="00D23693"/>
    <w:rsid w:val="00D27571"/>
    <w:rsid w:val="00D310D1"/>
    <w:rsid w:val="00D312F6"/>
    <w:rsid w:val="00D329E9"/>
    <w:rsid w:val="00D341EE"/>
    <w:rsid w:val="00D34D2E"/>
    <w:rsid w:val="00D440BE"/>
    <w:rsid w:val="00D44337"/>
    <w:rsid w:val="00D448F9"/>
    <w:rsid w:val="00D45E7C"/>
    <w:rsid w:val="00D46B36"/>
    <w:rsid w:val="00D46F65"/>
    <w:rsid w:val="00D5031E"/>
    <w:rsid w:val="00D607A2"/>
    <w:rsid w:val="00D62BF2"/>
    <w:rsid w:val="00D635C9"/>
    <w:rsid w:val="00D6767C"/>
    <w:rsid w:val="00D679F8"/>
    <w:rsid w:val="00D701C2"/>
    <w:rsid w:val="00D70985"/>
    <w:rsid w:val="00D725FD"/>
    <w:rsid w:val="00D74191"/>
    <w:rsid w:val="00D754D2"/>
    <w:rsid w:val="00D843C8"/>
    <w:rsid w:val="00D91046"/>
    <w:rsid w:val="00D91171"/>
    <w:rsid w:val="00D9446F"/>
    <w:rsid w:val="00D946E8"/>
    <w:rsid w:val="00D95A93"/>
    <w:rsid w:val="00D95CF6"/>
    <w:rsid w:val="00DA04D0"/>
    <w:rsid w:val="00DA11AD"/>
    <w:rsid w:val="00DA25A6"/>
    <w:rsid w:val="00DB21D7"/>
    <w:rsid w:val="00DB22B0"/>
    <w:rsid w:val="00DB4934"/>
    <w:rsid w:val="00DB61C1"/>
    <w:rsid w:val="00DC02C3"/>
    <w:rsid w:val="00DC10CF"/>
    <w:rsid w:val="00DC1E85"/>
    <w:rsid w:val="00DC231B"/>
    <w:rsid w:val="00DC2D77"/>
    <w:rsid w:val="00DC33ED"/>
    <w:rsid w:val="00DC60EF"/>
    <w:rsid w:val="00DC6ED6"/>
    <w:rsid w:val="00DD259A"/>
    <w:rsid w:val="00DD29FB"/>
    <w:rsid w:val="00DD4C06"/>
    <w:rsid w:val="00DD5990"/>
    <w:rsid w:val="00DD642F"/>
    <w:rsid w:val="00DE1A43"/>
    <w:rsid w:val="00DE3622"/>
    <w:rsid w:val="00DE431B"/>
    <w:rsid w:val="00DE5C17"/>
    <w:rsid w:val="00DF0539"/>
    <w:rsid w:val="00DF12D5"/>
    <w:rsid w:val="00DF2E1C"/>
    <w:rsid w:val="00DF2FD1"/>
    <w:rsid w:val="00DF3492"/>
    <w:rsid w:val="00DF4BB9"/>
    <w:rsid w:val="00DF50D0"/>
    <w:rsid w:val="00E000D3"/>
    <w:rsid w:val="00E0048A"/>
    <w:rsid w:val="00E018F4"/>
    <w:rsid w:val="00E02450"/>
    <w:rsid w:val="00E024E0"/>
    <w:rsid w:val="00E04377"/>
    <w:rsid w:val="00E057CF"/>
    <w:rsid w:val="00E110D2"/>
    <w:rsid w:val="00E15ED1"/>
    <w:rsid w:val="00E16AEA"/>
    <w:rsid w:val="00E273CD"/>
    <w:rsid w:val="00E275D3"/>
    <w:rsid w:val="00E30757"/>
    <w:rsid w:val="00E3258D"/>
    <w:rsid w:val="00E342A3"/>
    <w:rsid w:val="00E3439C"/>
    <w:rsid w:val="00E3520D"/>
    <w:rsid w:val="00E42ACA"/>
    <w:rsid w:val="00E43090"/>
    <w:rsid w:val="00E43D6B"/>
    <w:rsid w:val="00E4489C"/>
    <w:rsid w:val="00E452D8"/>
    <w:rsid w:val="00E46703"/>
    <w:rsid w:val="00E47C31"/>
    <w:rsid w:val="00E5080F"/>
    <w:rsid w:val="00E52AFB"/>
    <w:rsid w:val="00E537B2"/>
    <w:rsid w:val="00E54575"/>
    <w:rsid w:val="00E56B00"/>
    <w:rsid w:val="00E621DC"/>
    <w:rsid w:val="00E65122"/>
    <w:rsid w:val="00E65229"/>
    <w:rsid w:val="00E66EAC"/>
    <w:rsid w:val="00E71A89"/>
    <w:rsid w:val="00E77833"/>
    <w:rsid w:val="00E8081E"/>
    <w:rsid w:val="00E80D71"/>
    <w:rsid w:val="00E84A82"/>
    <w:rsid w:val="00E852D6"/>
    <w:rsid w:val="00E9002E"/>
    <w:rsid w:val="00E90E16"/>
    <w:rsid w:val="00E92C94"/>
    <w:rsid w:val="00E950F0"/>
    <w:rsid w:val="00EA25E3"/>
    <w:rsid w:val="00EA344D"/>
    <w:rsid w:val="00EA3A41"/>
    <w:rsid w:val="00EA4BD0"/>
    <w:rsid w:val="00EA509D"/>
    <w:rsid w:val="00EA5173"/>
    <w:rsid w:val="00EA7B89"/>
    <w:rsid w:val="00EB137D"/>
    <w:rsid w:val="00EB1D52"/>
    <w:rsid w:val="00EB27C1"/>
    <w:rsid w:val="00EB4F95"/>
    <w:rsid w:val="00EB569F"/>
    <w:rsid w:val="00EC0FA3"/>
    <w:rsid w:val="00EC2615"/>
    <w:rsid w:val="00EC2DBC"/>
    <w:rsid w:val="00EC3F2E"/>
    <w:rsid w:val="00EC50C2"/>
    <w:rsid w:val="00EC7736"/>
    <w:rsid w:val="00ED027D"/>
    <w:rsid w:val="00ED0E06"/>
    <w:rsid w:val="00ED298B"/>
    <w:rsid w:val="00ED4FB4"/>
    <w:rsid w:val="00ED59AD"/>
    <w:rsid w:val="00ED6225"/>
    <w:rsid w:val="00ED64F4"/>
    <w:rsid w:val="00ED7AD1"/>
    <w:rsid w:val="00EE1A99"/>
    <w:rsid w:val="00EE217B"/>
    <w:rsid w:val="00EE27B8"/>
    <w:rsid w:val="00EE5EAF"/>
    <w:rsid w:val="00EE77CE"/>
    <w:rsid w:val="00EF21F3"/>
    <w:rsid w:val="00EF3306"/>
    <w:rsid w:val="00EF44EB"/>
    <w:rsid w:val="00EF5192"/>
    <w:rsid w:val="00EF56B6"/>
    <w:rsid w:val="00EF7D0E"/>
    <w:rsid w:val="00F030BA"/>
    <w:rsid w:val="00F03659"/>
    <w:rsid w:val="00F043E7"/>
    <w:rsid w:val="00F10EBC"/>
    <w:rsid w:val="00F145CD"/>
    <w:rsid w:val="00F16E42"/>
    <w:rsid w:val="00F17960"/>
    <w:rsid w:val="00F2016F"/>
    <w:rsid w:val="00F216CA"/>
    <w:rsid w:val="00F26070"/>
    <w:rsid w:val="00F260B7"/>
    <w:rsid w:val="00F3017A"/>
    <w:rsid w:val="00F303F5"/>
    <w:rsid w:val="00F308BC"/>
    <w:rsid w:val="00F347BD"/>
    <w:rsid w:val="00F36CFF"/>
    <w:rsid w:val="00F37BF2"/>
    <w:rsid w:val="00F41E8C"/>
    <w:rsid w:val="00F41F10"/>
    <w:rsid w:val="00F4587C"/>
    <w:rsid w:val="00F47049"/>
    <w:rsid w:val="00F512FD"/>
    <w:rsid w:val="00F51F67"/>
    <w:rsid w:val="00F52358"/>
    <w:rsid w:val="00F54626"/>
    <w:rsid w:val="00F54CF9"/>
    <w:rsid w:val="00F643B3"/>
    <w:rsid w:val="00F64AF5"/>
    <w:rsid w:val="00F65295"/>
    <w:rsid w:val="00F65AFB"/>
    <w:rsid w:val="00F66A60"/>
    <w:rsid w:val="00F67444"/>
    <w:rsid w:val="00F67ACF"/>
    <w:rsid w:val="00F72E01"/>
    <w:rsid w:val="00F730A2"/>
    <w:rsid w:val="00F73F24"/>
    <w:rsid w:val="00F7640B"/>
    <w:rsid w:val="00F809C1"/>
    <w:rsid w:val="00F82B85"/>
    <w:rsid w:val="00F8396E"/>
    <w:rsid w:val="00F83FAE"/>
    <w:rsid w:val="00F86679"/>
    <w:rsid w:val="00F86E35"/>
    <w:rsid w:val="00F90D4F"/>
    <w:rsid w:val="00F918EC"/>
    <w:rsid w:val="00F91998"/>
    <w:rsid w:val="00F91CC0"/>
    <w:rsid w:val="00F936E3"/>
    <w:rsid w:val="00F93995"/>
    <w:rsid w:val="00F9420B"/>
    <w:rsid w:val="00F946DB"/>
    <w:rsid w:val="00F94845"/>
    <w:rsid w:val="00F94F5A"/>
    <w:rsid w:val="00F962A3"/>
    <w:rsid w:val="00F97844"/>
    <w:rsid w:val="00FA0371"/>
    <w:rsid w:val="00FA20BE"/>
    <w:rsid w:val="00FA428E"/>
    <w:rsid w:val="00FA4B71"/>
    <w:rsid w:val="00FA52B9"/>
    <w:rsid w:val="00FA6B74"/>
    <w:rsid w:val="00FB05F1"/>
    <w:rsid w:val="00FB3649"/>
    <w:rsid w:val="00FB5E56"/>
    <w:rsid w:val="00FB6424"/>
    <w:rsid w:val="00FB6E94"/>
    <w:rsid w:val="00FB72D5"/>
    <w:rsid w:val="00FB757B"/>
    <w:rsid w:val="00FC0CD8"/>
    <w:rsid w:val="00FC0FD3"/>
    <w:rsid w:val="00FC10FF"/>
    <w:rsid w:val="00FC2570"/>
    <w:rsid w:val="00FC4C6A"/>
    <w:rsid w:val="00FC5612"/>
    <w:rsid w:val="00FC6C45"/>
    <w:rsid w:val="00FD0EB6"/>
    <w:rsid w:val="00FD188E"/>
    <w:rsid w:val="00FD2BD8"/>
    <w:rsid w:val="00FE0EAE"/>
    <w:rsid w:val="00FE1063"/>
    <w:rsid w:val="00FE242D"/>
    <w:rsid w:val="00FE3AC2"/>
    <w:rsid w:val="00FE4A42"/>
    <w:rsid w:val="00FE4ABA"/>
    <w:rsid w:val="00FE4B21"/>
    <w:rsid w:val="00FE5C2D"/>
    <w:rsid w:val="00FF153A"/>
    <w:rsid w:val="00FF31E9"/>
    <w:rsid w:val="00FF650D"/>
    <w:rsid w:val="00FF7305"/>
    <w:rsid w:val="0115DB07"/>
    <w:rsid w:val="0166DEFA"/>
    <w:rsid w:val="023F3D8F"/>
    <w:rsid w:val="02DC4244"/>
    <w:rsid w:val="03BEF5E6"/>
    <w:rsid w:val="049AF133"/>
    <w:rsid w:val="04A46C4F"/>
    <w:rsid w:val="04C86A3B"/>
    <w:rsid w:val="06490897"/>
    <w:rsid w:val="071E3815"/>
    <w:rsid w:val="074B79D4"/>
    <w:rsid w:val="07EFAD28"/>
    <w:rsid w:val="080DA7AB"/>
    <w:rsid w:val="08214C98"/>
    <w:rsid w:val="08E2F33B"/>
    <w:rsid w:val="09E185D4"/>
    <w:rsid w:val="0A849434"/>
    <w:rsid w:val="0A8F3395"/>
    <w:rsid w:val="0B848D46"/>
    <w:rsid w:val="0BC1CC6E"/>
    <w:rsid w:val="0C312990"/>
    <w:rsid w:val="0C4BEAB4"/>
    <w:rsid w:val="0D3F83E8"/>
    <w:rsid w:val="0DE08512"/>
    <w:rsid w:val="0E6B2250"/>
    <w:rsid w:val="0F0DA918"/>
    <w:rsid w:val="0F1E657D"/>
    <w:rsid w:val="0F8E433D"/>
    <w:rsid w:val="10326139"/>
    <w:rsid w:val="10BBDDE6"/>
    <w:rsid w:val="1104A5A6"/>
    <w:rsid w:val="11F4F9B5"/>
    <w:rsid w:val="120794FC"/>
    <w:rsid w:val="125816EB"/>
    <w:rsid w:val="127858D5"/>
    <w:rsid w:val="12EAC54C"/>
    <w:rsid w:val="13169655"/>
    <w:rsid w:val="148538DA"/>
    <w:rsid w:val="14AAB8EB"/>
    <w:rsid w:val="15AC4A12"/>
    <w:rsid w:val="15CA266E"/>
    <w:rsid w:val="15D38B41"/>
    <w:rsid w:val="15D69317"/>
    <w:rsid w:val="160B414E"/>
    <w:rsid w:val="1672504C"/>
    <w:rsid w:val="16F1DB5A"/>
    <w:rsid w:val="17473562"/>
    <w:rsid w:val="17570422"/>
    <w:rsid w:val="181A2C3D"/>
    <w:rsid w:val="18699A41"/>
    <w:rsid w:val="18A11347"/>
    <w:rsid w:val="18CB62D3"/>
    <w:rsid w:val="19F116F1"/>
    <w:rsid w:val="1B1C140C"/>
    <w:rsid w:val="1B6A32AE"/>
    <w:rsid w:val="1BCD5285"/>
    <w:rsid w:val="1CE4F313"/>
    <w:rsid w:val="1D839E37"/>
    <w:rsid w:val="1DD4F549"/>
    <w:rsid w:val="1E8D2D23"/>
    <w:rsid w:val="1EC192C5"/>
    <w:rsid w:val="20298F0D"/>
    <w:rsid w:val="202D9566"/>
    <w:rsid w:val="206F9921"/>
    <w:rsid w:val="21F99E16"/>
    <w:rsid w:val="2206528D"/>
    <w:rsid w:val="227C7A89"/>
    <w:rsid w:val="22BB355E"/>
    <w:rsid w:val="2345118C"/>
    <w:rsid w:val="235CA828"/>
    <w:rsid w:val="239FB368"/>
    <w:rsid w:val="245796F3"/>
    <w:rsid w:val="24CE799F"/>
    <w:rsid w:val="24DE67AC"/>
    <w:rsid w:val="24E5233A"/>
    <w:rsid w:val="25099776"/>
    <w:rsid w:val="255E24F2"/>
    <w:rsid w:val="25EC8616"/>
    <w:rsid w:val="266BF70A"/>
    <w:rsid w:val="26D2CD3F"/>
    <w:rsid w:val="26DCDE26"/>
    <w:rsid w:val="27330891"/>
    <w:rsid w:val="27A31866"/>
    <w:rsid w:val="286ABCEF"/>
    <w:rsid w:val="29B1E85A"/>
    <w:rsid w:val="2A70496A"/>
    <w:rsid w:val="2AAFC495"/>
    <w:rsid w:val="2AD78DBD"/>
    <w:rsid w:val="2B6AE2A5"/>
    <w:rsid w:val="2B6FAECD"/>
    <w:rsid w:val="2BD14915"/>
    <w:rsid w:val="2C9B71C5"/>
    <w:rsid w:val="2D31252E"/>
    <w:rsid w:val="2D879E3F"/>
    <w:rsid w:val="2F26E159"/>
    <w:rsid w:val="2F291030"/>
    <w:rsid w:val="2FBCDC58"/>
    <w:rsid w:val="2FC843F5"/>
    <w:rsid w:val="2FDAB8F8"/>
    <w:rsid w:val="3090CE70"/>
    <w:rsid w:val="30CA84AE"/>
    <w:rsid w:val="31069C46"/>
    <w:rsid w:val="315163BF"/>
    <w:rsid w:val="315B26F1"/>
    <w:rsid w:val="31D2E86E"/>
    <w:rsid w:val="320F5ADA"/>
    <w:rsid w:val="339F6677"/>
    <w:rsid w:val="33F35158"/>
    <w:rsid w:val="34120B6F"/>
    <w:rsid w:val="34398E35"/>
    <w:rsid w:val="34610ACD"/>
    <w:rsid w:val="348AB1C5"/>
    <w:rsid w:val="3491C002"/>
    <w:rsid w:val="34B658E5"/>
    <w:rsid w:val="3555CB84"/>
    <w:rsid w:val="35D60540"/>
    <w:rsid w:val="3614A929"/>
    <w:rsid w:val="38C1C697"/>
    <w:rsid w:val="3905111B"/>
    <w:rsid w:val="394FC44E"/>
    <w:rsid w:val="3954739E"/>
    <w:rsid w:val="39BFF3E7"/>
    <w:rsid w:val="39DCAC59"/>
    <w:rsid w:val="3A7F7100"/>
    <w:rsid w:val="3BA9EFDF"/>
    <w:rsid w:val="3BFAE2AD"/>
    <w:rsid w:val="3C366746"/>
    <w:rsid w:val="3C3DB8F8"/>
    <w:rsid w:val="3C96B3A8"/>
    <w:rsid w:val="3D0A12F9"/>
    <w:rsid w:val="3F097841"/>
    <w:rsid w:val="3F9EE8E3"/>
    <w:rsid w:val="3FD00284"/>
    <w:rsid w:val="3FFF75BF"/>
    <w:rsid w:val="404ADFB5"/>
    <w:rsid w:val="40B016DB"/>
    <w:rsid w:val="410CBBFF"/>
    <w:rsid w:val="4110C515"/>
    <w:rsid w:val="4133480F"/>
    <w:rsid w:val="4199B92F"/>
    <w:rsid w:val="4214C63D"/>
    <w:rsid w:val="42ADF8BC"/>
    <w:rsid w:val="430FF9B0"/>
    <w:rsid w:val="431FD2AD"/>
    <w:rsid w:val="433D6474"/>
    <w:rsid w:val="43695E37"/>
    <w:rsid w:val="438DBB34"/>
    <w:rsid w:val="43D8AD72"/>
    <w:rsid w:val="442B674A"/>
    <w:rsid w:val="445D21AE"/>
    <w:rsid w:val="4495438B"/>
    <w:rsid w:val="44AD2ADC"/>
    <w:rsid w:val="44DF391D"/>
    <w:rsid w:val="465483C5"/>
    <w:rsid w:val="46C6646B"/>
    <w:rsid w:val="46FF90B5"/>
    <w:rsid w:val="473BE950"/>
    <w:rsid w:val="48DBFEBD"/>
    <w:rsid w:val="494206C6"/>
    <w:rsid w:val="4999209C"/>
    <w:rsid w:val="49BBA39D"/>
    <w:rsid w:val="4A238824"/>
    <w:rsid w:val="4A6CB064"/>
    <w:rsid w:val="4A71C281"/>
    <w:rsid w:val="4ACF3D7A"/>
    <w:rsid w:val="4B1F57E2"/>
    <w:rsid w:val="4B4459E4"/>
    <w:rsid w:val="4B646402"/>
    <w:rsid w:val="4C6F29D8"/>
    <w:rsid w:val="4DB6A616"/>
    <w:rsid w:val="4EBE1D35"/>
    <w:rsid w:val="4EEA3E48"/>
    <w:rsid w:val="51453190"/>
    <w:rsid w:val="52080908"/>
    <w:rsid w:val="52DB7E66"/>
    <w:rsid w:val="53ABB67A"/>
    <w:rsid w:val="53CD045C"/>
    <w:rsid w:val="55119F7B"/>
    <w:rsid w:val="555C58FC"/>
    <w:rsid w:val="5560FCB8"/>
    <w:rsid w:val="55D0D021"/>
    <w:rsid w:val="563DB3BA"/>
    <w:rsid w:val="56530104"/>
    <w:rsid w:val="56BE726B"/>
    <w:rsid w:val="56D526B1"/>
    <w:rsid w:val="57477BD7"/>
    <w:rsid w:val="575EE2D9"/>
    <w:rsid w:val="582938B6"/>
    <w:rsid w:val="5902CB3C"/>
    <w:rsid w:val="59E6A6E1"/>
    <w:rsid w:val="5A23DA13"/>
    <w:rsid w:val="5ADE1522"/>
    <w:rsid w:val="5B0536AE"/>
    <w:rsid w:val="5B3B06A2"/>
    <w:rsid w:val="5B8344E7"/>
    <w:rsid w:val="5B88E422"/>
    <w:rsid w:val="5C7C1AD9"/>
    <w:rsid w:val="5CC4A663"/>
    <w:rsid w:val="5CD5F80C"/>
    <w:rsid w:val="5D4372FD"/>
    <w:rsid w:val="5D7D73D3"/>
    <w:rsid w:val="5DBFDB79"/>
    <w:rsid w:val="5DC18245"/>
    <w:rsid w:val="5DD68D6B"/>
    <w:rsid w:val="5E2962FB"/>
    <w:rsid w:val="5E5B38A9"/>
    <w:rsid w:val="5EDED729"/>
    <w:rsid w:val="5EEEC791"/>
    <w:rsid w:val="60079EDB"/>
    <w:rsid w:val="605FEB20"/>
    <w:rsid w:val="606A0BBA"/>
    <w:rsid w:val="60F89E0E"/>
    <w:rsid w:val="62B57108"/>
    <w:rsid w:val="631C2FF0"/>
    <w:rsid w:val="633156D9"/>
    <w:rsid w:val="6396320C"/>
    <w:rsid w:val="63E4F448"/>
    <w:rsid w:val="63FC5180"/>
    <w:rsid w:val="646D4A77"/>
    <w:rsid w:val="65471BE3"/>
    <w:rsid w:val="6640C8E8"/>
    <w:rsid w:val="66D157D0"/>
    <w:rsid w:val="67D58414"/>
    <w:rsid w:val="67F764FF"/>
    <w:rsid w:val="69ABC99D"/>
    <w:rsid w:val="6A5C957A"/>
    <w:rsid w:val="6A70E7F3"/>
    <w:rsid w:val="6A7E76CF"/>
    <w:rsid w:val="6AC58DD6"/>
    <w:rsid w:val="6B52997E"/>
    <w:rsid w:val="6C4F9170"/>
    <w:rsid w:val="6C9F050C"/>
    <w:rsid w:val="6CB0A96F"/>
    <w:rsid w:val="6CE70C2D"/>
    <w:rsid w:val="6CF3A334"/>
    <w:rsid w:val="6D6CAFFA"/>
    <w:rsid w:val="6D9B9250"/>
    <w:rsid w:val="6DCE1028"/>
    <w:rsid w:val="6E5BDCCF"/>
    <w:rsid w:val="6F0C348E"/>
    <w:rsid w:val="6F5AA80C"/>
    <w:rsid w:val="6F93B13E"/>
    <w:rsid w:val="6FBAD0C4"/>
    <w:rsid w:val="6FCEDF19"/>
    <w:rsid w:val="6FD3165F"/>
    <w:rsid w:val="6FE7FEF0"/>
    <w:rsid w:val="6FEE4D0C"/>
    <w:rsid w:val="712A62D0"/>
    <w:rsid w:val="71B4EF89"/>
    <w:rsid w:val="71DB18F6"/>
    <w:rsid w:val="72EDB193"/>
    <w:rsid w:val="72FB4DC4"/>
    <w:rsid w:val="737CFC24"/>
    <w:rsid w:val="738DB6EC"/>
    <w:rsid w:val="73D88198"/>
    <w:rsid w:val="73E83DF0"/>
    <w:rsid w:val="744B0D7D"/>
    <w:rsid w:val="748AA645"/>
    <w:rsid w:val="74F20EA1"/>
    <w:rsid w:val="75494B83"/>
    <w:rsid w:val="758BC7F2"/>
    <w:rsid w:val="766DD9D6"/>
    <w:rsid w:val="76BB270D"/>
    <w:rsid w:val="7727D106"/>
    <w:rsid w:val="77427287"/>
    <w:rsid w:val="775D6EF9"/>
    <w:rsid w:val="77D8E8A6"/>
    <w:rsid w:val="77DAE713"/>
    <w:rsid w:val="78108CD3"/>
    <w:rsid w:val="7857B61B"/>
    <w:rsid w:val="788BB005"/>
    <w:rsid w:val="7927907C"/>
    <w:rsid w:val="79D85C8F"/>
    <w:rsid w:val="7A043BA0"/>
    <w:rsid w:val="7AEB4B26"/>
    <w:rsid w:val="7B814B26"/>
    <w:rsid w:val="7BFA9ECC"/>
    <w:rsid w:val="7C214B35"/>
    <w:rsid w:val="7CFC5734"/>
    <w:rsid w:val="7E96FFB9"/>
    <w:rsid w:val="7EE8E77F"/>
    <w:rsid w:val="7FB479BB"/>
    <w:rsid w:val="7FF1D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99EFA"/>
  <w15:chartTrackingRefBased/>
  <w15:docId w15:val="{80C3553E-9806-450F-9CFB-16F1B738A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CFF"/>
    <w:rPr>
      <w:rFonts w:ascii="Arial" w:eastAsia="Times New Roman" w:hAnsi="Arial"/>
    </w:rPr>
  </w:style>
  <w:style w:type="paragraph" w:styleId="Ttulo1">
    <w:name w:val="heading 1"/>
    <w:basedOn w:val="Normal"/>
    <w:next w:val="Normal"/>
    <w:qFormat/>
    <w:rsid w:val="00AB5EB6"/>
    <w:pPr>
      <w:keepNext/>
      <w:numPr>
        <w:numId w:val="1"/>
      </w:numPr>
      <w:jc w:val="center"/>
      <w:outlineLvl w:val="0"/>
    </w:pPr>
    <w:rPr>
      <w:b/>
      <w:lang w:val="es-ES_tradnl" w:eastAsia="es-ES"/>
    </w:rPr>
  </w:style>
  <w:style w:type="paragraph" w:styleId="Ttulo2">
    <w:name w:val="heading 2"/>
    <w:basedOn w:val="Normal"/>
    <w:next w:val="Normal"/>
    <w:qFormat/>
    <w:rsid w:val="00AB5EB6"/>
    <w:pPr>
      <w:keepNext/>
      <w:numPr>
        <w:ilvl w:val="1"/>
        <w:numId w:val="1"/>
      </w:numPr>
      <w:outlineLvl w:val="1"/>
    </w:pPr>
    <w:rPr>
      <w:b/>
      <w:lang w:val="es-ES_tradnl" w:eastAsia="es-ES"/>
    </w:rPr>
  </w:style>
  <w:style w:type="paragraph" w:styleId="Ttulo3">
    <w:name w:val="heading 3"/>
    <w:basedOn w:val="Normal"/>
    <w:next w:val="Normal"/>
    <w:qFormat/>
    <w:rsid w:val="00AB5EB6"/>
    <w:pPr>
      <w:keepNext/>
      <w:numPr>
        <w:ilvl w:val="2"/>
        <w:numId w:val="1"/>
      </w:numPr>
      <w:jc w:val="center"/>
      <w:outlineLvl w:val="2"/>
    </w:pPr>
    <w:rPr>
      <w:b/>
      <w:sz w:val="18"/>
      <w:lang w:val="es-ES_tradnl" w:eastAsia="es-ES"/>
    </w:rPr>
  </w:style>
  <w:style w:type="paragraph" w:styleId="Ttulo4">
    <w:name w:val="heading 4"/>
    <w:basedOn w:val="Normal"/>
    <w:next w:val="Normal"/>
    <w:qFormat/>
    <w:rsid w:val="00AB5EB6"/>
    <w:pPr>
      <w:keepNext/>
      <w:numPr>
        <w:ilvl w:val="3"/>
        <w:numId w:val="1"/>
      </w:numPr>
      <w:spacing w:before="240" w:after="60"/>
      <w:outlineLvl w:val="3"/>
    </w:pPr>
    <w:rPr>
      <w:b/>
      <w:sz w:val="24"/>
      <w:lang w:val="es-ES_tradnl" w:eastAsia="es-ES"/>
    </w:rPr>
  </w:style>
  <w:style w:type="paragraph" w:styleId="Ttulo5">
    <w:name w:val="heading 5"/>
    <w:basedOn w:val="Normal"/>
    <w:next w:val="Normal"/>
    <w:qFormat/>
    <w:rsid w:val="00AB5EB6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sz w:val="22"/>
      <w:lang w:val="es-ES_tradnl" w:eastAsia="es-ES"/>
    </w:rPr>
  </w:style>
  <w:style w:type="paragraph" w:styleId="Ttulo6">
    <w:name w:val="heading 6"/>
    <w:basedOn w:val="Normal"/>
    <w:next w:val="Normal"/>
    <w:qFormat/>
    <w:rsid w:val="00AB5EB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  <w:lang w:val="es-ES_tradnl" w:eastAsia="es-ES"/>
    </w:rPr>
  </w:style>
  <w:style w:type="paragraph" w:styleId="Ttulo7">
    <w:name w:val="heading 7"/>
    <w:basedOn w:val="Normal"/>
    <w:next w:val="Normal"/>
    <w:qFormat/>
    <w:rsid w:val="00AB5EB6"/>
    <w:pPr>
      <w:numPr>
        <w:ilvl w:val="6"/>
        <w:numId w:val="1"/>
      </w:numPr>
      <w:spacing w:before="240" w:after="60"/>
      <w:outlineLvl w:val="6"/>
    </w:pPr>
    <w:rPr>
      <w:lang w:val="es-ES_tradnl" w:eastAsia="es-ES"/>
    </w:rPr>
  </w:style>
  <w:style w:type="paragraph" w:styleId="Ttulo8">
    <w:name w:val="heading 8"/>
    <w:basedOn w:val="Normal"/>
    <w:next w:val="Normal"/>
    <w:qFormat/>
    <w:rsid w:val="00AB5EB6"/>
    <w:pPr>
      <w:numPr>
        <w:ilvl w:val="7"/>
        <w:numId w:val="1"/>
      </w:numPr>
      <w:spacing w:before="240" w:after="60"/>
      <w:outlineLvl w:val="7"/>
    </w:pPr>
    <w:rPr>
      <w:i/>
      <w:lang w:val="es-ES_tradnl" w:eastAsia="es-ES"/>
    </w:rPr>
  </w:style>
  <w:style w:type="paragraph" w:styleId="Ttulo9">
    <w:name w:val="heading 9"/>
    <w:basedOn w:val="Normal"/>
    <w:next w:val="Normal"/>
    <w:qFormat/>
    <w:rsid w:val="00AB5EB6"/>
    <w:pPr>
      <w:numPr>
        <w:ilvl w:val="8"/>
        <w:numId w:val="1"/>
      </w:numPr>
      <w:spacing w:before="240" w:after="60"/>
      <w:outlineLvl w:val="8"/>
    </w:pPr>
    <w:rPr>
      <w:b/>
      <w:i/>
      <w:sz w:val="1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9E78F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E78FF"/>
    <w:rPr>
      <w:rFonts w:ascii="Arial" w:eastAsia="Times New Roman" w:hAnsi="Arial" w:cs="Times New Roman"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78F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E78FF"/>
    <w:rPr>
      <w:rFonts w:ascii="Tahoma" w:eastAsia="Times New Roman" w:hAnsi="Tahoma" w:cs="Tahoma"/>
      <w:sz w:val="16"/>
      <w:szCs w:val="16"/>
      <w:lang w:eastAsia="es-CO"/>
    </w:rPr>
  </w:style>
  <w:style w:type="table" w:styleId="Tablaconcuadrcula">
    <w:name w:val="Table Grid"/>
    <w:basedOn w:val="Tablanormal"/>
    <w:uiPriority w:val="59"/>
    <w:rsid w:val="009E78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E6344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6344B"/>
    <w:rPr>
      <w:rFonts w:ascii="Arial" w:eastAsia="Times New Roman" w:hAnsi="Arial"/>
    </w:rPr>
  </w:style>
  <w:style w:type="paragraph" w:styleId="NormalWeb">
    <w:name w:val="Normal (Web)"/>
    <w:basedOn w:val="Normal"/>
    <w:uiPriority w:val="99"/>
    <w:unhideWhenUsed/>
    <w:rsid w:val="00A867E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paragraph" w:customStyle="1" w:styleId="Car2">
    <w:name w:val="Car2"/>
    <w:basedOn w:val="Normal"/>
    <w:rsid w:val="00454CFA"/>
    <w:pPr>
      <w:spacing w:after="160" w:line="240" w:lineRule="exact"/>
    </w:pPr>
    <w:rPr>
      <w:rFonts w:ascii="Verdana" w:hAnsi="Verdana" w:cs="Verdana"/>
      <w:lang w:val="es-ES" w:eastAsia="en-US"/>
    </w:rPr>
  </w:style>
  <w:style w:type="paragraph" w:customStyle="1" w:styleId="CarCarCarCarCarCarCarCarCar">
    <w:name w:val="Car Car Car Car Car Car Car Car Car"/>
    <w:basedOn w:val="Normal"/>
    <w:rsid w:val="0033101C"/>
    <w:pPr>
      <w:spacing w:after="160" w:line="240" w:lineRule="exact"/>
    </w:pPr>
    <w:rPr>
      <w:rFonts w:ascii="Verdana" w:hAnsi="Verdana"/>
      <w:lang w:val="es-ES_tradnl" w:eastAsia="en-US"/>
    </w:rPr>
  </w:style>
  <w:style w:type="character" w:styleId="Hipervnculo">
    <w:name w:val="Hyperlink"/>
    <w:rsid w:val="00EF56B6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65501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55010"/>
  </w:style>
  <w:style w:type="character" w:customStyle="1" w:styleId="TextocomentarioCar">
    <w:name w:val="Texto comentario Car"/>
    <w:basedOn w:val="Fuentedeprrafopredeter"/>
    <w:link w:val="Textocomentario"/>
    <w:uiPriority w:val="99"/>
    <w:rsid w:val="00655010"/>
    <w:rPr>
      <w:rFonts w:ascii="Arial" w:eastAsia="Times New Roman" w:hAnsi="Ari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5501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55010"/>
    <w:rPr>
      <w:rFonts w:ascii="Arial" w:eastAsia="Times New Roman" w:hAnsi="Arial"/>
      <w:b/>
      <w:bCs/>
    </w:rPr>
  </w:style>
  <w:style w:type="paragraph" w:styleId="Prrafodelista">
    <w:name w:val="List Paragraph"/>
    <w:aliases w:val="EITI list,Párrafo de lista1,Bullet List,FooterText,numbered,List Paragraph1,Paragraphe de liste1,lp1,Figura,Párrafo CRIS,List Paragraph,HOJA,Bolita,Párrafo de lista4,BOLADEF,Párrafo de lista3,Párrafo de lista21,BOLA,Nivel 1 OS,Ha,titulo"/>
    <w:basedOn w:val="Normal"/>
    <w:link w:val="PrrafodelistaCar"/>
    <w:uiPriority w:val="34"/>
    <w:qFormat/>
    <w:rsid w:val="004F65EC"/>
    <w:pPr>
      <w:ind w:left="720"/>
      <w:contextualSpacing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A52B9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8E64FE"/>
    <w:rPr>
      <w:rFonts w:ascii="Arial" w:eastAsia="Times New Roman" w:hAnsi="Arial"/>
    </w:rPr>
  </w:style>
  <w:style w:type="character" w:customStyle="1" w:styleId="PrrafodelistaCar">
    <w:name w:val="Párrafo de lista Car"/>
    <w:aliases w:val="EITI list Car,Párrafo de lista1 Car,Bullet List Car,FooterText Car,numbered Car,List Paragraph1 Car,Paragraphe de liste1 Car,lp1 Car,Figura Car,Párrafo CRIS Car,List Paragraph Car,HOJA Car,Bolita Car,Párrafo de lista4 Car,BOLA Car"/>
    <w:link w:val="Prrafodelista"/>
    <w:uiPriority w:val="34"/>
    <w:qFormat/>
    <w:rsid w:val="00C0330B"/>
    <w:rPr>
      <w:rFonts w:ascii="Arial" w:eastAsia="Times New Roman" w:hAnsi="Aria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CF18E9"/>
    <w:rPr>
      <w:color w:val="605E5C"/>
      <w:shd w:val="clear" w:color="auto" w:fill="E1DFDD"/>
    </w:rPr>
  </w:style>
  <w:style w:type="paragraph" w:customStyle="1" w:styleId="Default">
    <w:name w:val="Default"/>
    <w:rsid w:val="00FF7305"/>
    <w:pPr>
      <w:autoSpaceDE w:val="0"/>
      <w:autoSpaceDN w:val="0"/>
      <w:adjustRightInd w:val="0"/>
    </w:pPr>
    <w:rPr>
      <w:rFonts w:ascii="Arial" w:eastAsia="Arial Unicode MS" w:hAnsi="Arial" w:cs="Arial"/>
      <w:color w:val="000000"/>
      <w:sz w:val="24"/>
      <w:szCs w:val="24"/>
      <w:bdr w:val="nil"/>
      <w:lang w:eastAsia="es-ES_tradnl"/>
    </w:rPr>
  </w:style>
  <w:style w:type="character" w:customStyle="1" w:styleId="normaltextrun">
    <w:name w:val="normaltextrun"/>
    <w:basedOn w:val="Fuentedeprrafopredeter"/>
    <w:rsid w:val="00BB4589"/>
  </w:style>
  <w:style w:type="character" w:customStyle="1" w:styleId="eop">
    <w:name w:val="eop"/>
    <w:basedOn w:val="Fuentedeprrafopredeter"/>
    <w:rsid w:val="00BB4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77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3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07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015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5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s://forms.office.com/Pages/ResponsePage.aspx?id=oBw9XnV_FECUIgaXkWe-3IzLlMQr2ZVBio5893WxRH1UM0QyVlI3N1NVR0pCQlZaTEhLWTRQUU9LOS4u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perez\Configuraci&#243;n%20local\Archivos%20temporales%20de%20Internet\OLK29\Formato_Formato%20(2)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59F6825FBC14F658F6E8C2B970821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694364-7D62-4AA4-A471-7AC23ACDC05C}"/>
      </w:docPartPr>
      <w:docPartBody>
        <w:p w:rsidR="00065534" w:rsidRDefault="009C41B3" w:rsidP="009C41B3">
          <w:pPr>
            <w:pStyle w:val="859F6825FBC14F658F6E8C2B970821CC"/>
          </w:pPr>
          <w:r w:rsidRPr="00700BC0">
            <w:rPr>
              <w:rFonts w:ascii="Arial Narrow" w:hAnsi="Arial Narrow" w:cs="Arial"/>
              <w:color w:val="0F4761" w:themeColor="accent1" w:themeShade="BF"/>
            </w:rPr>
            <w:t>Ingrese el inicial del contrato o convenio</w:t>
          </w:r>
        </w:p>
      </w:docPartBody>
    </w:docPart>
    <w:docPart>
      <w:docPartPr>
        <w:name w:val="8847AEA44F0A47DE9616B2E57F6EB2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32BD6-BD15-467F-AF1A-1FF39D5D6ED5}"/>
      </w:docPartPr>
      <w:docPartBody>
        <w:p w:rsidR="00065534" w:rsidRDefault="009C41B3" w:rsidP="009C41B3">
          <w:pPr>
            <w:pStyle w:val="8847AEA44F0A47DE9616B2E57F6EB274"/>
          </w:pPr>
          <w:r w:rsidRPr="00700BC0">
            <w:rPr>
              <w:rFonts w:ascii="Arial Narrow" w:hAnsi="Arial Narrow" w:cs="Arial"/>
              <w:color w:val="0F4761" w:themeColor="accent1" w:themeShade="BF"/>
            </w:rPr>
            <w:t>Ingrese el valor de las adiciones cuando aplique</w:t>
          </w:r>
        </w:p>
      </w:docPartBody>
    </w:docPart>
    <w:docPart>
      <w:docPartPr>
        <w:name w:val="718167EF77464A2687A88E9BCDB0EE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198454-B57B-487B-B79D-7AFFABC55950}"/>
      </w:docPartPr>
      <w:docPartBody>
        <w:p w:rsidR="00065534" w:rsidRDefault="009C41B3" w:rsidP="009C41B3">
          <w:pPr>
            <w:pStyle w:val="718167EF77464A2687A88E9BCDB0EE06"/>
          </w:pPr>
          <w:r w:rsidRPr="00700BC0">
            <w:rPr>
              <w:rFonts w:ascii="Arial Narrow" w:hAnsi="Arial Narrow" w:cs="Arial"/>
              <w:color w:val="0F4761" w:themeColor="accent1" w:themeShade="BF"/>
            </w:rPr>
            <w:t>Ingrese el total del valor del contrato más las adiciones (si las hubo</w:t>
          </w:r>
          <w:r w:rsidRPr="00BE0CAB">
            <w:rPr>
              <w:rFonts w:ascii="Arial Narrow" w:hAnsi="Arial Narrow" w:cs="Arial"/>
              <w:color w:val="0F4761" w:themeColor="accent1" w:themeShade="BF"/>
            </w:rPr>
            <w:t>)</w:t>
          </w:r>
        </w:p>
      </w:docPartBody>
    </w:docPart>
    <w:docPart>
      <w:docPartPr>
        <w:name w:val="FF93FE3F434840B884EFFD86789D4F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3CF5A-753B-40C7-BB90-AB0E9A773967}"/>
      </w:docPartPr>
      <w:docPartBody>
        <w:p w:rsidR="00065534" w:rsidRDefault="009C41B3" w:rsidP="009C41B3">
          <w:pPr>
            <w:pStyle w:val="FF93FE3F434840B884EFFD86789D4F56"/>
          </w:pPr>
          <w:r w:rsidRPr="00700BC0">
            <w:rPr>
              <w:rFonts w:ascii="Arial Narrow" w:hAnsi="Arial Narrow" w:cs="Arial"/>
              <w:color w:val="0F4761" w:themeColor="accent1" w:themeShade="BF"/>
            </w:rPr>
            <w:t>Ingrese el valor total ejecutado</w:t>
          </w:r>
        </w:p>
      </w:docPartBody>
    </w:docPart>
    <w:docPart>
      <w:docPartPr>
        <w:name w:val="649B3D4BDF474F92ACEC7CCC5AEBE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1EC7A8-169D-41ED-96B8-5C0A7E445254}"/>
      </w:docPartPr>
      <w:docPartBody>
        <w:p w:rsidR="00065534" w:rsidRDefault="009C41B3" w:rsidP="009C41B3">
          <w:pPr>
            <w:pStyle w:val="649B3D4BDF474F92ACEC7CCC5AEBE6E3"/>
          </w:pPr>
          <w:r w:rsidRPr="00700BC0">
            <w:rPr>
              <w:rFonts w:ascii="Arial Narrow" w:hAnsi="Arial Narrow" w:cs="Arial"/>
              <w:color w:val="0F4761" w:themeColor="accent1" w:themeShade="BF"/>
            </w:rPr>
            <w:t>Ingrese el pagado al contratista</w:t>
          </w:r>
        </w:p>
      </w:docPartBody>
    </w:docPart>
    <w:docPart>
      <w:docPartPr>
        <w:name w:val="D5F1F4D1BE5C4A09913931A1EC264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A0189-D138-4F68-A84A-F2B0B4066C21}"/>
      </w:docPartPr>
      <w:docPartBody>
        <w:p w:rsidR="00065534" w:rsidRDefault="009C41B3" w:rsidP="009C41B3">
          <w:pPr>
            <w:pStyle w:val="D5F1F4D1BE5C4A09913931A1EC264285"/>
          </w:pPr>
          <w:r w:rsidRPr="00700BC0">
            <w:rPr>
              <w:rFonts w:ascii="Arial Narrow" w:hAnsi="Arial Narrow" w:cs="Arial"/>
              <w:color w:val="0F4761" w:themeColor="accent1" w:themeShade="BF"/>
            </w:rPr>
            <w:t>Ingrese el saldo a favor del contratista</w:t>
          </w:r>
        </w:p>
      </w:docPartBody>
    </w:docPart>
    <w:docPart>
      <w:docPartPr>
        <w:name w:val="9D04ABD1565D498796F8D400C6BF6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106F5-9ADA-4C8E-98B8-539A3922C05C}"/>
      </w:docPartPr>
      <w:docPartBody>
        <w:p w:rsidR="00065534" w:rsidRDefault="009C41B3" w:rsidP="009C41B3">
          <w:pPr>
            <w:pStyle w:val="9D04ABD1565D498796F8D400C6BF6A8E"/>
          </w:pPr>
          <w:r w:rsidRPr="00700BC0">
            <w:rPr>
              <w:rFonts w:ascii="Arial Narrow" w:hAnsi="Arial Narrow" w:cs="Arial"/>
              <w:color w:val="0F4761" w:themeColor="accent1" w:themeShade="BF"/>
            </w:rPr>
            <w:t>Ingrese el valor reintegrado o a reintegrar por parte del contratista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Droid Sans Fallbac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8B7"/>
    <w:rsid w:val="00065534"/>
    <w:rsid w:val="000724E6"/>
    <w:rsid w:val="00091FDE"/>
    <w:rsid w:val="001119AD"/>
    <w:rsid w:val="00134B3A"/>
    <w:rsid w:val="00135039"/>
    <w:rsid w:val="00164522"/>
    <w:rsid w:val="001C476F"/>
    <w:rsid w:val="001F201A"/>
    <w:rsid w:val="00210A79"/>
    <w:rsid w:val="002317BB"/>
    <w:rsid w:val="0029026F"/>
    <w:rsid w:val="002B667E"/>
    <w:rsid w:val="003468DA"/>
    <w:rsid w:val="003A536A"/>
    <w:rsid w:val="003E74F0"/>
    <w:rsid w:val="004352DE"/>
    <w:rsid w:val="004706DB"/>
    <w:rsid w:val="00573FFD"/>
    <w:rsid w:val="005A11F7"/>
    <w:rsid w:val="006041F7"/>
    <w:rsid w:val="00611E7C"/>
    <w:rsid w:val="006524E6"/>
    <w:rsid w:val="006C7E50"/>
    <w:rsid w:val="006D6F5B"/>
    <w:rsid w:val="006E0551"/>
    <w:rsid w:val="006E59C3"/>
    <w:rsid w:val="006F04F7"/>
    <w:rsid w:val="00707C00"/>
    <w:rsid w:val="007208B7"/>
    <w:rsid w:val="00731F17"/>
    <w:rsid w:val="00743D7C"/>
    <w:rsid w:val="0075480C"/>
    <w:rsid w:val="00755E4A"/>
    <w:rsid w:val="007828A9"/>
    <w:rsid w:val="007C1C17"/>
    <w:rsid w:val="007D416F"/>
    <w:rsid w:val="00825F97"/>
    <w:rsid w:val="00874BD4"/>
    <w:rsid w:val="008B2038"/>
    <w:rsid w:val="00936542"/>
    <w:rsid w:val="009A0BE8"/>
    <w:rsid w:val="009C41B3"/>
    <w:rsid w:val="009F1338"/>
    <w:rsid w:val="00A1044D"/>
    <w:rsid w:val="00A4274E"/>
    <w:rsid w:val="00A44433"/>
    <w:rsid w:val="00A5335B"/>
    <w:rsid w:val="00A6024C"/>
    <w:rsid w:val="00A63CB7"/>
    <w:rsid w:val="00A67DD1"/>
    <w:rsid w:val="00A75F70"/>
    <w:rsid w:val="00A90696"/>
    <w:rsid w:val="00AD4370"/>
    <w:rsid w:val="00B44E67"/>
    <w:rsid w:val="00B9749B"/>
    <w:rsid w:val="00BC72A2"/>
    <w:rsid w:val="00C35576"/>
    <w:rsid w:val="00C47D26"/>
    <w:rsid w:val="00C66F71"/>
    <w:rsid w:val="00C7307F"/>
    <w:rsid w:val="00C95474"/>
    <w:rsid w:val="00D268ED"/>
    <w:rsid w:val="00D73883"/>
    <w:rsid w:val="00D95CF6"/>
    <w:rsid w:val="00E16674"/>
    <w:rsid w:val="00E334A3"/>
    <w:rsid w:val="00E65122"/>
    <w:rsid w:val="00E7566E"/>
    <w:rsid w:val="00EC24CB"/>
    <w:rsid w:val="00F1574E"/>
    <w:rsid w:val="00F179F5"/>
    <w:rsid w:val="00F501AE"/>
    <w:rsid w:val="00F56E2A"/>
    <w:rsid w:val="00F672C1"/>
    <w:rsid w:val="00F92FF4"/>
    <w:rsid w:val="00F94DD9"/>
    <w:rsid w:val="00FC0FD3"/>
    <w:rsid w:val="00FC4C6A"/>
    <w:rsid w:val="00FE0630"/>
    <w:rsid w:val="00FF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859F6825FBC14F658F6E8C2B970821CC">
    <w:name w:val="859F6825FBC14F658F6E8C2B970821CC"/>
    <w:rsid w:val="009C41B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47AEA44F0A47DE9616B2E57F6EB274">
    <w:name w:val="8847AEA44F0A47DE9616B2E57F6EB274"/>
    <w:rsid w:val="009C41B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8167EF77464A2687A88E9BCDB0EE06">
    <w:name w:val="718167EF77464A2687A88E9BCDB0EE06"/>
    <w:rsid w:val="009C41B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93FE3F434840B884EFFD86789D4F56">
    <w:name w:val="FF93FE3F434840B884EFFD86789D4F56"/>
    <w:rsid w:val="009C41B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9B3D4BDF474F92ACEC7CCC5AEBE6E3">
    <w:name w:val="649B3D4BDF474F92ACEC7CCC5AEBE6E3"/>
    <w:rsid w:val="009C41B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5F1F4D1BE5C4A09913931A1EC264285">
    <w:name w:val="D5F1F4D1BE5C4A09913931A1EC264285"/>
    <w:rsid w:val="009C41B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04ABD1565D498796F8D400C6BF6A8E">
    <w:name w:val="9D04ABD1565D498796F8D400C6BF6A8E"/>
    <w:rsid w:val="009C41B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d98472-020b-4b9b-b98d-1bc7b48058c8" xsi:nil="true"/>
    <lcf76f155ced4ddcb4097134ff3c332f xmlns="5453340f-ff9f-4371-a6a5-9bfd2f01afd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53B573B708EF94F9A303F3C6374FB94" ma:contentTypeVersion="14" ma:contentTypeDescription="Crear nuevo documento." ma:contentTypeScope="" ma:versionID="de42c9047127827168f5857712024f13">
  <xsd:schema xmlns:xsd="http://www.w3.org/2001/XMLSchema" xmlns:xs="http://www.w3.org/2001/XMLSchema" xmlns:p="http://schemas.microsoft.com/office/2006/metadata/properties" xmlns:ns2="d5d98472-020b-4b9b-b98d-1bc7b48058c8" xmlns:ns3="5453340f-ff9f-4371-a6a5-9bfd2f01afdc" targetNamespace="http://schemas.microsoft.com/office/2006/metadata/properties" ma:root="true" ma:fieldsID="9545aed0931859d23b092bf8a47523b5" ns2:_="" ns3:_="">
    <xsd:import namespace="d5d98472-020b-4b9b-b98d-1bc7b48058c8"/>
    <xsd:import namespace="5453340f-ff9f-4371-a6a5-9bfd2f01afd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98472-020b-4b9b-b98d-1bc7b480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f0f91f6-df56-4eb0-8687-000afd3dc146}" ma:internalName="TaxCatchAll" ma:showField="CatchAllData" ma:web="d5d98472-020b-4b9b-b98d-1bc7b480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3340f-ff9f-4371-a6a5-9bfd2f01a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03e56c-7165-4df9-b2f0-995a8a2cd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CDAD0-3F7A-4BAB-9811-E70DD1D5D559}">
  <ds:schemaRefs>
    <ds:schemaRef ds:uri="http://schemas.microsoft.com/office/2006/metadata/properties"/>
    <ds:schemaRef ds:uri="http://schemas.microsoft.com/office/infopath/2007/PartnerControls"/>
    <ds:schemaRef ds:uri="d5d98472-020b-4b9b-b98d-1bc7b48058c8"/>
    <ds:schemaRef ds:uri="5453340f-ff9f-4371-a6a5-9bfd2f01afdc"/>
  </ds:schemaRefs>
</ds:datastoreItem>
</file>

<file path=customXml/itemProps2.xml><?xml version="1.0" encoding="utf-8"?>
<ds:datastoreItem xmlns:ds="http://schemas.openxmlformats.org/officeDocument/2006/customXml" ds:itemID="{CEE7CECD-440B-4A5F-AE3B-257D2F3A4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982B2-BDE6-4D58-9BBD-2C2108F7D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98472-020b-4b9b-b98d-1bc7b48058c8"/>
    <ds:schemaRef ds:uri="5453340f-ff9f-4371-a6a5-9bfd2f01af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E17A20-08AC-4F07-A00C-B19BADF43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Formato_Formato (2)</Template>
  <TotalTime>1</TotalTime>
  <Pages>9</Pages>
  <Words>2007</Words>
  <Characters>11263</Characters>
  <Application>Microsoft Office Word</Application>
  <DocSecurity>0</DocSecurity>
  <Lines>764</Lines>
  <Paragraphs>299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La versión impresa de este documento puede estar desactualizada, consulte la última versión oficial en la intranet – Sistema Integrado de Gestión</vt:lpstr>
    </vt:vector>
  </TitlesOfParts>
  <Company/>
  <LinksUpToDate>false</LinksUpToDate>
  <CharactersWithSpaces>13225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versión impresa de este documento puede estar desactualizada, consulte la última versión oficial en la intranet – Sistema Integrado de Gestión</dc:title>
  <dc:subject/>
  <dc:creator>MPerez</dc:creator>
  <cp:keywords/>
  <cp:lastModifiedBy>Sandra Milena Marquez Parra</cp:lastModifiedBy>
  <cp:revision>3</cp:revision>
  <cp:lastPrinted>2015-09-29T14:47:00Z</cp:lastPrinted>
  <dcterms:created xsi:type="dcterms:W3CDTF">2025-11-19T21:19:00Z</dcterms:created>
  <dcterms:modified xsi:type="dcterms:W3CDTF">2025-11-19T21:19:00Z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a29404-f020-4cd6-a1ec-cebf7ea621a4_Enabled">
    <vt:lpwstr>False</vt:lpwstr>
  </property>
  <property fmtid="{D5CDD505-2E9C-101B-9397-08002B2CF9AE}" pid="3" name="MSIP_Label_5ba29404-f020-4cd6-a1ec-cebf7ea621a4_SiteId">
    <vt:lpwstr>5e3d1ca0-7f75-4014-9422-06979167bedc</vt:lpwstr>
  </property>
  <property fmtid="{D5CDD505-2E9C-101B-9397-08002B2CF9AE}" pid="4" name="MSIP_Label_5ba29404-f020-4cd6-a1ec-cebf7ea621a4_SetBy">
    <vt:lpwstr>jrubiano@icetex.gov.co</vt:lpwstr>
  </property>
  <property fmtid="{D5CDD505-2E9C-101B-9397-08002B2CF9AE}" pid="5" name="MSIP_Label_5ba29404-f020-4cd6-a1ec-cebf7ea621a4_SetDate">
    <vt:lpwstr>2019-02-26T11:17:05.2313919-05:00</vt:lpwstr>
  </property>
  <property fmtid="{D5CDD505-2E9C-101B-9397-08002B2CF9AE}" pid="6" name="MSIP_Label_5ba29404-f020-4cd6-a1ec-cebf7ea621a4_Name">
    <vt:lpwstr>Pública</vt:lpwstr>
  </property>
  <property fmtid="{D5CDD505-2E9C-101B-9397-08002B2CF9AE}" pid="7" name="MSIP_Label_5ba29404-f020-4cd6-a1ec-cebf7ea621a4_Application">
    <vt:lpwstr>Microsoft Azure Information Protection</vt:lpwstr>
  </property>
  <property fmtid="{D5CDD505-2E9C-101B-9397-08002B2CF9AE}" pid="8" name="MSIP_Label_5ba29404-f020-4cd6-a1ec-cebf7ea621a4_Extended_MSFT_Method">
    <vt:lpwstr>Manual</vt:lpwstr>
  </property>
  <property fmtid="{D5CDD505-2E9C-101B-9397-08002B2CF9AE}" pid="9" name="Sensitivity">
    <vt:lpwstr/>
  </property>
  <property fmtid="{D5CDD505-2E9C-101B-9397-08002B2CF9AE}" pid="10" name="ContentTypeId">
    <vt:lpwstr>0x010100453B573B708EF94F9A303F3C6374FB94</vt:lpwstr>
  </property>
  <property fmtid="{D5CDD505-2E9C-101B-9397-08002B2CF9AE}" pid="11" name="MediaServiceImageTags">
    <vt:lpwstr/>
  </property>
</Properties>
</file>